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196421851" w:displacedByCustomXml="next"/>
    <w:bookmarkStart w:id="1" w:name="_Toc196418728" w:displacedByCustomXml="next"/>
    <w:bookmarkStart w:id="2" w:name="_Toc196417974" w:displacedByCustomXml="next"/>
    <w:bookmarkStart w:id="3" w:name="_Toc196417949" w:displacedByCustomXml="next"/>
    <w:bookmarkStart w:id="4" w:name="_Toc196417841" w:displacedByCustomXml="next"/>
    <w:bookmarkStart w:id="5" w:name="_Toc196418550" w:displacedByCustomXml="next"/>
    <w:sdt>
      <w:sdtPr>
        <w:rPr>
          <w:rStyle w:val="Emphasis"/>
          <w:rFonts w:ascii="Plus Jakarta Sans SemiBold" w:hAnsi="Plus Jakarta Sans SemiBold"/>
          <w:b/>
          <w:bCs/>
          <w:i w:val="0"/>
          <w:iCs w:val="0"/>
          <w:color w:val="000000"/>
          <w:u w:val="none"/>
          <w:lang w:val="en-GB"/>
        </w:rPr>
        <w:id w:val="-804383714"/>
        <w:docPartObj>
          <w:docPartGallery w:val="Cover Pages"/>
          <w:docPartUnique/>
        </w:docPartObj>
      </w:sdtPr>
      <w:sdtEndPr>
        <w:rPr>
          <w:rStyle w:val="Emphasis"/>
        </w:rPr>
      </w:sdtEndPr>
      <w:sdtContent>
        <w:p w14:paraId="6A965A14" w14:textId="1E328650" w:rsidR="003E55CE" w:rsidRPr="00DF43D6" w:rsidRDefault="00F54C9F" w:rsidP="00DF43D6">
          <w:pPr>
            <w:rPr>
              <w:rFonts w:ascii="Plus Jakarta Sans SemiBold" w:hAnsi="Plus Jakarta Sans SemiBold"/>
              <w:b/>
              <w:bCs/>
              <w:color w:val="000000"/>
              <w:lang w:val="en-GB"/>
            </w:rPr>
          </w:pPr>
          <w:r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670528" behindDoc="0" locked="0" layoutInCell="1" allowOverlap="1" wp14:anchorId="7395E223" wp14:editId="347EEA33">
                    <wp:simplePos x="0" y="0"/>
                    <wp:positionH relativeFrom="margin">
                      <wp:posOffset>-8890</wp:posOffset>
                    </wp:positionH>
                    <wp:positionV relativeFrom="paragraph">
                      <wp:posOffset>3766185</wp:posOffset>
                    </wp:positionV>
                    <wp:extent cx="5905500" cy="2247900"/>
                    <wp:effectExtent l="0" t="0" r="0" b="0"/>
                    <wp:wrapNone/>
                    <wp:docPr id="1482477170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05500" cy="2247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2BB9BB" w14:textId="7004C7F8" w:rsidR="00F54C9F" w:rsidRPr="001C24B6" w:rsidRDefault="005574E8" w:rsidP="00531930">
                                <w:pPr>
                                  <w:rPr>
                                    <w:rFonts w:asciiTheme="majorHAnsi" w:hAnsiTheme="majorHAnsi"/>
                                    <w:b/>
                                    <w:bCs/>
                                    <w:color w:val="0D004D"/>
                                    <w:sz w:val="60"/>
                                    <w:szCs w:val="96"/>
                                  </w:rPr>
                                </w:pPr>
                                <w:r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>Delegate</w:t>
                                </w:r>
                                <w:r w:rsidR="00F54C9F"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 xml:space="preserve"> Booklet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395E223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026" type="#_x0000_t202" style="position:absolute;margin-left:-.7pt;margin-top:296.55pt;width:465pt;height:177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" filled="f" stroked="f" strokeweight=".5pt">
                    <v:textbox inset="0,0,0,0">
                      <w:txbxContent>
                        <w:p w14:paraId="462BB9BB" w14:textId="7004C7F8" w:rsidR="00F54C9F" w:rsidRPr="001C24B6" w:rsidRDefault="005574E8" w:rsidP="00531930">
                          <w:pPr>
                            <w:rPr>
                              <w:rFonts w:asciiTheme="majorHAnsi" w:hAnsiTheme="majorHAnsi"/>
                              <w:b/>
                              <w:bCs/>
                              <w:color w:val="0D004D"/>
                              <w:sz w:val="60"/>
                              <w:szCs w:val="96"/>
                            </w:rPr>
                          </w:pPr>
                          <w:r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>Delegate</w:t>
                          </w:r>
                          <w:r w:rsidR="00F54C9F"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 xml:space="preserve"> Booklet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671552" behindDoc="0" locked="0" layoutInCell="1" allowOverlap="1" wp14:anchorId="71D5B84A" wp14:editId="1934EA07">
                    <wp:simplePos x="0" y="0"/>
                    <wp:positionH relativeFrom="margin">
                      <wp:posOffset>3175</wp:posOffset>
                    </wp:positionH>
                    <wp:positionV relativeFrom="paragraph">
                      <wp:posOffset>6223635</wp:posOffset>
                    </wp:positionV>
                    <wp:extent cx="5599430" cy="781050"/>
                    <wp:effectExtent l="0" t="0" r="1270" b="0"/>
                    <wp:wrapNone/>
                    <wp:docPr id="1076054367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599430" cy="7810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BDF722A" w14:textId="2AC01C1B" w:rsidR="00F54C9F" w:rsidRPr="001C24B6" w:rsidRDefault="005574E8" w:rsidP="00531930">
                                <w:pPr>
                                  <w:pStyle w:val="BodyText"/>
                                  <w:rPr>
                                    <w:rFonts w:ascii="Plus Jakarta Sans SemiBold" w:hAnsi="Plus Jakarta Sans SemiBold"/>
                                    <w:b/>
                                    <w:bCs/>
                                    <w:color w:val="512EAB"/>
                                    <w:sz w:val="40"/>
                                    <w:szCs w:val="36"/>
                                  </w:rPr>
                                </w:pPr>
                                <w:r>
                                  <w:rPr>
                                    <w:color w:val="512EAB"/>
                                    <w:sz w:val="36"/>
                                    <w:szCs w:val="36"/>
                                  </w:rPr>
                                  <w:t>Understanding Assessment and Improving Delivery in International GCSE Mathematics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1D5B84A" id="_x0000_s1027" type="#_x0000_t202" style="position:absolute;margin-left:.25pt;margin-top:490.05pt;width:440.9pt;height:61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" filled="f" stroked="f" strokeweight=".5pt">
                    <v:textbox inset="0,0,0,0">
                      <w:txbxContent>
                        <w:p w14:paraId="7BDF722A" w14:textId="2AC01C1B" w:rsidR="00F54C9F" w:rsidRPr="001C24B6" w:rsidRDefault="005574E8" w:rsidP="00531930">
                          <w:pPr>
                            <w:pStyle w:val="BodyText"/>
                            <w:rPr>
                              <w:rFonts w:ascii="Plus Jakarta Sans SemiBold" w:hAnsi="Plus Jakarta Sans SemiBold"/>
                              <w:b/>
                              <w:bCs/>
                              <w:color w:val="512EAB"/>
                              <w:sz w:val="40"/>
                              <w:szCs w:val="36"/>
                            </w:rPr>
                          </w:pPr>
                          <w:r>
                            <w:rPr>
                              <w:color w:val="512EAB"/>
                              <w:sz w:val="36"/>
                              <w:szCs w:val="36"/>
                            </w:rPr>
                            <w:t>Understanding Assessment and Improving Delivery in International GCSE Mathematics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drawing>
              <wp:anchor distT="0" distB="360045" distL="114300" distR="114300" simplePos="0" relativeHeight="251669504" behindDoc="0" locked="0" layoutInCell="1" allowOverlap="1" wp14:anchorId="2DBAD377" wp14:editId="734F4AE7">
                <wp:simplePos x="0" y="0"/>
                <wp:positionH relativeFrom="column">
                  <wp:posOffset>-198755</wp:posOffset>
                </wp:positionH>
                <wp:positionV relativeFrom="paragraph">
                  <wp:posOffset>-102235</wp:posOffset>
                </wp:positionV>
                <wp:extent cx="2004695" cy="741045"/>
                <wp:effectExtent l="0" t="0" r="0" b="0"/>
                <wp:wrapNone/>
                <wp:docPr id="1519921637" name="Graphic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2302984" name="Graphic 1642302984"/>
                        <pic:cNvPicPr/>
                      </pic:nvPicPr>
                      <pic:blipFill>
                        <a:blip r:embed="rId11">
                          <a:extLst>
                            <a:ext uri="{96DAC541-7B7A-43D3-8B79-37D633B846F1}">
                              <asvg:svgBlip xmlns:asvg="http://schemas.microsoft.com/office/drawing/2016/SVG/main" r:embed="rId12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04695" cy="741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br w:type="page"/>
          </w:r>
        </w:p>
      </w:sdtContent>
    </w:sdt>
    <w:bookmarkEnd w:id="0" w:displacedByCustomXml="prev"/>
    <w:bookmarkEnd w:id="1" w:displacedByCustomXml="prev"/>
    <w:bookmarkEnd w:id="2" w:displacedByCustomXml="prev"/>
    <w:bookmarkEnd w:id="3" w:displacedByCustomXml="prev"/>
    <w:bookmarkEnd w:id="4" w:displacedByCustomXml="prev"/>
    <w:p w14:paraId="0E5F9CB3" w14:textId="3CD00109" w:rsidR="005574E8" w:rsidRDefault="005574E8" w:rsidP="005574E8">
      <w:pPr>
        <w:pStyle w:val="Heading1"/>
      </w:pPr>
      <w:r>
        <w:lastRenderedPageBreak/>
        <w:t>Activity 1</w:t>
      </w:r>
    </w:p>
    <w:p w14:paraId="0A03ECDF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Calibri" w:hAnsi="Open Sans Light" w:cs="Open Sans Light"/>
          <w:lang w:val="en-GB"/>
        </w:rPr>
        <w:t xml:space="preserve">Here are some attempts at solving the quadratic equation </w:t>
      </w:r>
      <w:r w:rsidRPr="005574E8">
        <w:rPr>
          <w:rFonts w:ascii="Open Sans Light" w:eastAsia="Calibri" w:hAnsi="Open Sans Light" w:cs="Open Sans Light"/>
          <w:lang w:val="en-GB"/>
        </w:rPr>
        <w:tab/>
      </w:r>
      <w:r w:rsidRPr="005574E8">
        <w:rPr>
          <w:rFonts w:ascii="Open Sans Light" w:eastAsia="Calibri" w:hAnsi="Open Sans Light" w:cs="Open Sans Light"/>
          <w:position w:val="-6"/>
          <w:lang w:val="en-GB"/>
        </w:rPr>
        <w:object w:dxaOrig="1560" w:dyaOrig="320" w14:anchorId="325636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pt;height:15.5pt" o:ole="">
            <v:imagedata r:id="rId13" o:title=""/>
          </v:shape>
          <o:OLEObject Type="Embed" ProgID="Equation.DSMT4" ShapeID="_x0000_i1025" DrawAspect="Content" ObjectID="_1819462421" r:id="rId14"/>
        </w:object>
      </w:r>
      <w:r w:rsidRPr="005574E8">
        <w:rPr>
          <w:rFonts w:ascii="Open Sans Light" w:eastAsia="Calibri" w:hAnsi="Open Sans Light" w:cs="Open Sans Light"/>
          <w:lang w:val="en-GB"/>
        </w:rPr>
        <w:t xml:space="preserve"> </w:t>
      </w:r>
    </w:p>
    <w:p w14:paraId="53A2DA90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>Roots are required correct to 3 decimals places.</w:t>
      </w:r>
    </w:p>
    <w:p w14:paraId="29A79EF4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>Should the following attempts (all abstracted from actual attempts) be given full marks?</w:t>
      </w:r>
    </w:p>
    <w:p w14:paraId="1E89CBE9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>If not, then how many?</w:t>
      </w:r>
    </w:p>
    <w:p w14:paraId="2760783F" w14:textId="77777777" w:rsidR="005574E8" w:rsidRPr="005574E8" w:rsidRDefault="005574E8" w:rsidP="005574E8">
      <w:pPr>
        <w:autoSpaceDE w:val="0"/>
        <w:autoSpaceDN w:val="0"/>
        <w:adjustRightInd w:val="0"/>
        <w:rPr>
          <w:rFonts w:ascii="Open Sans Light" w:eastAsia="Calibri" w:hAnsi="Open Sans Light" w:cs="Open Sans Light"/>
          <w:i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 xml:space="preserve">(The relevant specification reference is </w:t>
      </w:r>
      <w:r w:rsidRPr="005574E8">
        <w:rPr>
          <w:rFonts w:ascii="Open Sans Light" w:eastAsia="Times New Roman" w:hAnsi="Open Sans Light" w:cs="Open Sans Light"/>
          <w:lang w:val="en-GB"/>
        </w:rPr>
        <w:tab/>
        <w:t xml:space="preserve">2.7 </w:t>
      </w:r>
      <w:r w:rsidRPr="005574E8">
        <w:rPr>
          <w:rFonts w:ascii="Open Sans Light" w:eastAsia="Calibri" w:hAnsi="Open Sans Light" w:cs="Open Sans Light"/>
          <w:i/>
          <w:lang w:val="en-GB"/>
        </w:rPr>
        <w:t>Solve quadratic equations by using the</w:t>
      </w:r>
    </w:p>
    <w:p w14:paraId="3AF1D11E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i/>
          <w:lang w:val="en-GB"/>
        </w:rPr>
      </w:pPr>
      <w:r w:rsidRPr="005574E8">
        <w:rPr>
          <w:rFonts w:ascii="Open Sans Light" w:eastAsia="Calibri" w:hAnsi="Open Sans Light" w:cs="Open Sans Light"/>
          <w:i/>
          <w:lang w:val="en-GB"/>
        </w:rPr>
        <w:t xml:space="preserve">quadratic formula or completing the square </w:t>
      </w:r>
    </w:p>
    <w:p w14:paraId="69F049A2" w14:textId="77777777" w:rsidR="005574E8" w:rsidRPr="005574E8" w:rsidRDefault="005574E8" w:rsidP="005574E8">
      <w:pPr>
        <w:spacing w:after="160" w:line="256" w:lineRule="auto"/>
        <w:rPr>
          <w:rFonts w:ascii="Open Sans Light" w:eastAsia="Calibri" w:hAnsi="Open Sans Light" w:cs="Open Sans Light"/>
          <w:lang w:val="en-GB"/>
        </w:rPr>
      </w:pPr>
    </w:p>
    <w:p w14:paraId="4245AE9B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 xml:space="preserve">A  </w:t>
      </w:r>
      <w:r w:rsidRPr="005574E8">
        <w:rPr>
          <w:rFonts w:ascii="Open Sans Light" w:eastAsia="Times New Roman" w:hAnsi="Open Sans Light" w:cs="Open Sans Light"/>
          <w:lang w:val="en-GB"/>
        </w:rPr>
        <w:tab/>
      </w:r>
      <w:r w:rsidRPr="005574E8">
        <w:rPr>
          <w:rFonts w:ascii="Open Sans Light" w:eastAsia="Times New Roman" w:hAnsi="Open Sans Light" w:cs="Open Sans Light"/>
          <w:position w:val="-24"/>
          <w:lang w:val="en-GB"/>
        </w:rPr>
        <w:object w:dxaOrig="7280" w:dyaOrig="740" w14:anchorId="307C83D9">
          <v:shape id="_x0000_i1026" type="#_x0000_t75" style="width:363.5pt;height:36.5pt" o:ole="">
            <v:imagedata r:id="rId15" o:title=""/>
          </v:shape>
          <o:OLEObject Type="Embed" ProgID="Equation.DSMT4" ShapeID="_x0000_i1026" DrawAspect="Content" ObjectID="_1819462422" r:id="rId16"/>
        </w:object>
      </w:r>
      <w:r w:rsidRPr="005574E8">
        <w:rPr>
          <w:rFonts w:ascii="Open Sans Light" w:eastAsia="Times New Roman" w:hAnsi="Open Sans Light" w:cs="Open Sans Light"/>
          <w:lang w:val="en-GB"/>
        </w:rPr>
        <w:t xml:space="preserve">  </w:t>
      </w:r>
    </w:p>
    <w:p w14:paraId="06485996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 xml:space="preserve">B </w:t>
      </w:r>
      <w:r w:rsidRPr="005574E8">
        <w:rPr>
          <w:rFonts w:ascii="Open Sans Light" w:eastAsia="Times New Roman" w:hAnsi="Open Sans Light" w:cs="Open Sans Light"/>
          <w:lang w:val="en-GB"/>
        </w:rPr>
        <w:tab/>
        <w:t xml:space="preserve">  </w:t>
      </w:r>
      <w:r w:rsidRPr="005574E8">
        <w:rPr>
          <w:rFonts w:ascii="Open Sans Light" w:eastAsia="Times New Roman" w:hAnsi="Open Sans Light" w:cs="Open Sans Light"/>
          <w:position w:val="-24"/>
          <w:lang w:val="en-GB"/>
        </w:rPr>
        <w:object w:dxaOrig="3519" w:dyaOrig="700" w14:anchorId="33DAF3D6">
          <v:shape id="_x0000_i1027" type="#_x0000_t75" style="width:176.5pt;height:35pt" o:ole="">
            <v:imagedata r:id="rId17" o:title=""/>
          </v:shape>
          <o:OLEObject Type="Embed" ProgID="Equation.DSMT4" ShapeID="_x0000_i1027" DrawAspect="Content" ObjectID="_1819462423" r:id="rId18"/>
        </w:object>
      </w:r>
    </w:p>
    <w:p w14:paraId="20A18AD6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>C</w:t>
      </w:r>
      <w:r w:rsidRPr="005574E8">
        <w:rPr>
          <w:rFonts w:ascii="Open Sans Light" w:eastAsia="Times New Roman" w:hAnsi="Open Sans Light" w:cs="Open Sans Light"/>
          <w:lang w:val="en-GB"/>
        </w:rPr>
        <w:tab/>
      </w:r>
      <w:r w:rsidRPr="005574E8">
        <w:rPr>
          <w:rFonts w:ascii="Open Sans Light" w:hAnsi="Open Sans Light" w:cs="Open Sans Light"/>
          <w:position w:val="-24"/>
        </w:rPr>
        <w:object w:dxaOrig="2960" w:dyaOrig="680" w14:anchorId="71C92C52">
          <v:shape id="_x0000_i1028" type="#_x0000_t75" style="width:147.5pt;height:34pt" o:ole="">
            <v:imagedata r:id="rId19" o:title=""/>
          </v:shape>
          <o:OLEObject Type="Embed" ProgID="Equation.DSMT4" ShapeID="_x0000_i1028" DrawAspect="Content" ObjectID="_1819462424" r:id="rId20"/>
        </w:object>
      </w:r>
    </w:p>
    <w:p w14:paraId="7058082F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 xml:space="preserve">D </w:t>
      </w:r>
      <w:r w:rsidRPr="005574E8">
        <w:rPr>
          <w:rFonts w:ascii="Open Sans Light" w:eastAsia="Times New Roman" w:hAnsi="Open Sans Light" w:cs="Open Sans Light"/>
          <w:lang w:val="en-GB"/>
        </w:rPr>
        <w:tab/>
      </w:r>
      <w:r w:rsidRPr="005574E8">
        <w:rPr>
          <w:rFonts w:ascii="Open Sans Light" w:hAnsi="Open Sans Light" w:cs="Open Sans Light"/>
          <w:position w:val="-24"/>
        </w:rPr>
        <w:object w:dxaOrig="2960" w:dyaOrig="680" w14:anchorId="4DB64A99">
          <v:shape id="_x0000_i1029" type="#_x0000_t75" style="width:147.5pt;height:34pt" o:ole="">
            <v:imagedata r:id="rId21" o:title=""/>
          </v:shape>
          <o:OLEObject Type="Embed" ProgID="Equation.DSMT4" ShapeID="_x0000_i1029" DrawAspect="Content" ObjectID="_1819462425" r:id="rId22"/>
        </w:object>
      </w:r>
      <w:r w:rsidRPr="005574E8">
        <w:rPr>
          <w:rFonts w:ascii="Open Sans Light" w:hAnsi="Open Sans Light" w:cs="Open Sans Light"/>
        </w:rPr>
        <w:t xml:space="preserve"> </w:t>
      </w:r>
    </w:p>
    <w:p w14:paraId="7C3EE81C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>E</w:t>
      </w:r>
      <w:r w:rsidRPr="005574E8">
        <w:rPr>
          <w:rFonts w:ascii="Open Sans Light" w:eastAsia="Times New Roman" w:hAnsi="Open Sans Light" w:cs="Open Sans Light"/>
          <w:lang w:val="en-GB"/>
        </w:rPr>
        <w:tab/>
      </w:r>
      <w:r w:rsidRPr="005574E8">
        <w:rPr>
          <w:rFonts w:ascii="Open Sans Light" w:hAnsi="Open Sans Light" w:cs="Open Sans Light"/>
          <w:position w:val="-14"/>
        </w:rPr>
        <w:object w:dxaOrig="6560" w:dyaOrig="400" w14:anchorId="6558BB1A">
          <v:shape id="_x0000_i1030" type="#_x0000_t75" style="width:327.5pt;height:20.5pt" o:ole="">
            <v:imagedata r:id="rId23" o:title=""/>
          </v:shape>
          <o:OLEObject Type="Embed" ProgID="Equation.DSMT4" ShapeID="_x0000_i1030" DrawAspect="Content" ObjectID="_1819462426" r:id="rId24"/>
        </w:object>
      </w:r>
    </w:p>
    <w:p w14:paraId="145B6FE3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t>F</w:t>
      </w:r>
      <w:r w:rsidRPr="005574E8">
        <w:rPr>
          <w:rFonts w:ascii="Open Sans Light" w:eastAsia="Times New Roman" w:hAnsi="Open Sans Light" w:cs="Open Sans Light"/>
          <w:lang w:val="en-GB"/>
        </w:rPr>
        <w:tab/>
      </w:r>
      <w:r w:rsidRPr="005574E8">
        <w:rPr>
          <w:rFonts w:ascii="Open Sans Light" w:eastAsia="Times New Roman" w:hAnsi="Open Sans Light" w:cs="Open Sans Light"/>
          <w:position w:val="-14"/>
          <w:lang w:val="en-GB"/>
        </w:rPr>
        <w:object w:dxaOrig="8620" w:dyaOrig="440" w14:anchorId="180EC763">
          <v:shape id="_x0000_i1031" type="#_x0000_t75" style="width:431.5pt;height:22pt" o:ole="">
            <v:imagedata r:id="rId25" o:title=""/>
          </v:shape>
          <o:OLEObject Type="Embed" ProgID="Equation.DSMT4" ShapeID="_x0000_i1031" DrawAspect="Content" ObjectID="_1819462427" r:id="rId26"/>
        </w:object>
      </w:r>
      <w:r w:rsidRPr="005574E8">
        <w:rPr>
          <w:rFonts w:ascii="Open Sans Light" w:eastAsia="Times New Roman" w:hAnsi="Open Sans Light" w:cs="Open Sans Light"/>
          <w:lang w:val="en-GB"/>
        </w:rPr>
        <w:t xml:space="preserve">  </w:t>
      </w:r>
    </w:p>
    <w:p w14:paraId="12E018BB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b/>
          <w:bCs/>
          <w:u w:val="single"/>
          <w:lang w:val="en-GB"/>
        </w:rPr>
      </w:pPr>
    </w:p>
    <w:p w14:paraId="3A21796D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b/>
          <w:bCs/>
          <w:u w:val="single"/>
          <w:lang w:val="en-GB"/>
        </w:rPr>
      </w:pPr>
      <w:r w:rsidRPr="005574E8">
        <w:rPr>
          <w:rFonts w:ascii="Open Sans Light" w:eastAsia="Times New Roman" w:hAnsi="Open Sans Light" w:cs="Open Sans Light"/>
          <w:b/>
          <w:bCs/>
          <w:u w:val="single"/>
          <w:lang w:val="en-GB"/>
        </w:rPr>
        <w:t>Mark Scheme</w:t>
      </w:r>
    </w:p>
    <w:p w14:paraId="313C2CFB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b/>
          <w:bCs/>
          <w:lang w:val="en-GB"/>
        </w:rPr>
        <w:t xml:space="preserve">M1 – </w:t>
      </w:r>
      <w:r w:rsidRPr="005574E8">
        <w:rPr>
          <w:rFonts w:ascii="Open Sans Light" w:eastAsia="Times New Roman" w:hAnsi="Open Sans Light" w:cs="Open Sans Light"/>
          <w:lang w:val="en-GB"/>
        </w:rPr>
        <w:t>For applying a correct method to solve the quadratic equation. Accept use of the formula or completing the square.</w:t>
      </w:r>
    </w:p>
    <w:p w14:paraId="6C965F9D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b/>
          <w:bCs/>
          <w:lang w:val="en-GB"/>
        </w:rPr>
        <w:t>A1</w:t>
      </w:r>
      <w:r w:rsidRPr="005574E8">
        <w:rPr>
          <w:rFonts w:ascii="Open Sans Light" w:eastAsia="Times New Roman" w:hAnsi="Open Sans Light" w:cs="Open Sans Light"/>
          <w:lang w:val="en-GB"/>
        </w:rPr>
        <w:t xml:space="preserve"> – For one correct root rounded to at least 3 dp</w:t>
      </w:r>
    </w:p>
    <w:p w14:paraId="5FDF0058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b/>
          <w:bCs/>
          <w:lang w:val="en-GB"/>
        </w:rPr>
        <w:t>A1</w:t>
      </w:r>
      <w:r w:rsidRPr="005574E8">
        <w:rPr>
          <w:rFonts w:ascii="Open Sans Light" w:eastAsia="Times New Roman" w:hAnsi="Open Sans Light" w:cs="Open Sans Light"/>
          <w:lang w:val="en-GB"/>
        </w:rPr>
        <w:t xml:space="preserve"> – For both correct roots, both rounded correctly.</w:t>
      </w:r>
    </w:p>
    <w:p w14:paraId="091D28FB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</w:p>
    <w:p w14:paraId="3EB9E612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</w:p>
    <w:p w14:paraId="7CBC25EA" w14:textId="77777777" w:rsidR="005574E8" w:rsidRPr="005574E8" w:rsidRDefault="005574E8" w:rsidP="005574E8">
      <w:pPr>
        <w:spacing w:after="160" w:line="256" w:lineRule="auto"/>
        <w:rPr>
          <w:rFonts w:ascii="Open Sans Light" w:eastAsia="Times New Roman" w:hAnsi="Open Sans Light" w:cs="Open Sans Light"/>
          <w:lang w:val="en-GB"/>
        </w:rPr>
      </w:pPr>
    </w:p>
    <w:p w14:paraId="590778FE" w14:textId="77777777" w:rsidR="005574E8" w:rsidRDefault="005574E8" w:rsidP="005574E8">
      <w:pPr>
        <w:spacing w:after="160" w:line="256" w:lineRule="auto"/>
        <w:rPr>
          <w:rFonts w:ascii="Open Sans Light" w:eastAsia="Calibri" w:hAnsi="Open Sans Light" w:cs="Open Sans Light"/>
          <w:lang w:val="en-GB"/>
        </w:rPr>
      </w:pPr>
    </w:p>
    <w:p w14:paraId="42C6BF58" w14:textId="77777777" w:rsidR="005574E8" w:rsidRDefault="005574E8" w:rsidP="005574E8">
      <w:pPr>
        <w:spacing w:after="160" w:line="256" w:lineRule="auto"/>
        <w:rPr>
          <w:rFonts w:ascii="Open Sans Light" w:eastAsia="Calibri" w:hAnsi="Open Sans Light" w:cs="Open Sans Light"/>
          <w:lang w:val="en-GB"/>
        </w:rPr>
      </w:pPr>
    </w:p>
    <w:p w14:paraId="7AA17765" w14:textId="77777777" w:rsidR="005574E8" w:rsidRPr="005574E8" w:rsidRDefault="005574E8" w:rsidP="005574E8">
      <w:pPr>
        <w:spacing w:after="160" w:line="256" w:lineRule="auto"/>
        <w:rPr>
          <w:rFonts w:ascii="Open Sans Light" w:eastAsia="Calibri" w:hAnsi="Open Sans Light" w:cs="Open Sans Light"/>
          <w:lang w:val="en-GB"/>
        </w:rPr>
      </w:pPr>
    </w:p>
    <w:p w14:paraId="0EB99333" w14:textId="77777777" w:rsidR="005574E8" w:rsidRPr="005574E8" w:rsidRDefault="005574E8" w:rsidP="005574E8">
      <w:pPr>
        <w:spacing w:after="160" w:line="256" w:lineRule="auto"/>
        <w:rPr>
          <w:rFonts w:ascii="Open Sans Light" w:eastAsia="Calibri" w:hAnsi="Open Sans Light" w:cs="Open Sans Light"/>
          <w:lang w:val="en-GB"/>
        </w:rPr>
      </w:pPr>
      <w:r w:rsidRPr="005574E8">
        <w:rPr>
          <w:rFonts w:ascii="Open Sans Light" w:eastAsia="Times New Roman" w:hAnsi="Open Sans Light" w:cs="Open Sans Light"/>
          <w:lang w:val="en-GB"/>
        </w:rPr>
        <w:lastRenderedPageBreak/>
        <w:t>Use the following sheet to record your comments: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1213"/>
        <w:gridCol w:w="2721"/>
        <w:gridCol w:w="1704"/>
        <w:gridCol w:w="4664"/>
      </w:tblGrid>
      <w:tr w:rsidR="005574E8" w:rsidRPr="005574E8" w14:paraId="5E03DB4D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0C6BA" w14:textId="77777777" w:rsidR="005574E8" w:rsidRPr="005574E8" w:rsidRDefault="005574E8" w:rsidP="00EF31C9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Attempt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46DB7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Does it demonstrate knowledge of the correct process?</w:t>
            </w:r>
          </w:p>
          <w:p w14:paraId="1751DC67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(Yes, No, Partly)</w:t>
            </w: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111E4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Number of marks (Maximum 3)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833B2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Comment</w:t>
            </w:r>
          </w:p>
        </w:tc>
      </w:tr>
      <w:tr w:rsidR="005574E8" w:rsidRPr="005574E8" w14:paraId="5412161D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0F62F" w14:textId="77777777" w:rsidR="005574E8" w:rsidRPr="005574E8" w:rsidRDefault="005574E8" w:rsidP="00EF31C9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A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1416B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75F44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E92CA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5574E8" w:rsidRPr="005574E8" w14:paraId="685355A1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7425B" w14:textId="77777777" w:rsidR="005574E8" w:rsidRPr="005574E8" w:rsidRDefault="005574E8" w:rsidP="00EF31C9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B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98582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3AE03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75E24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5574E8" w:rsidRPr="005574E8" w14:paraId="41E9A5A6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8F76C" w14:textId="77777777" w:rsidR="005574E8" w:rsidRPr="005574E8" w:rsidRDefault="005574E8" w:rsidP="00EF31C9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C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8E6B0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6E2D4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8A048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5574E8" w:rsidRPr="005574E8" w14:paraId="7B42B2D6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4B3B0" w14:textId="77777777" w:rsidR="005574E8" w:rsidRPr="005574E8" w:rsidRDefault="005574E8" w:rsidP="00EF31C9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D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E2D5E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F6577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43283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5574E8" w:rsidRPr="005574E8" w14:paraId="6D1CFC4B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3C77C" w14:textId="77777777" w:rsidR="005574E8" w:rsidRPr="005574E8" w:rsidRDefault="005574E8" w:rsidP="00EF31C9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E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8B0BE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15AEB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9A071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5574E8" w:rsidRPr="005574E8" w14:paraId="0DE1010F" w14:textId="77777777" w:rsidTr="00EF31C9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7C302" w14:textId="77777777" w:rsidR="005574E8" w:rsidRPr="005574E8" w:rsidRDefault="005574E8" w:rsidP="00EF31C9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5574E8">
              <w:rPr>
                <w:rFonts w:ascii="Open Sans Light" w:eastAsia="Times New Roman" w:hAnsi="Open Sans Light" w:cs="Open Sans Light"/>
                <w:b/>
              </w:rPr>
              <w:t>F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0DDA6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3EC72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7B4C" w14:textId="77777777" w:rsidR="005574E8" w:rsidRPr="005574E8" w:rsidRDefault="005574E8" w:rsidP="00EF31C9">
            <w:pPr>
              <w:rPr>
                <w:rFonts w:ascii="Open Sans Light" w:eastAsia="Times New Roman" w:hAnsi="Open Sans Light" w:cs="Open Sans Light"/>
              </w:rPr>
            </w:pPr>
          </w:p>
        </w:tc>
      </w:tr>
    </w:tbl>
    <w:p w14:paraId="795CBDF8" w14:textId="77777777" w:rsidR="005574E8" w:rsidRDefault="005574E8" w:rsidP="005574E8">
      <w:pPr>
        <w:rPr>
          <w:lang w:eastAsia="en-US"/>
        </w:rPr>
      </w:pPr>
    </w:p>
    <w:p w14:paraId="66A21CB2" w14:textId="77777777" w:rsidR="005574E8" w:rsidRDefault="005574E8" w:rsidP="005574E8">
      <w:pPr>
        <w:rPr>
          <w:lang w:eastAsia="en-US"/>
        </w:rPr>
      </w:pPr>
    </w:p>
    <w:p w14:paraId="11C2BB21" w14:textId="77777777" w:rsidR="005574E8" w:rsidRDefault="005574E8" w:rsidP="005574E8">
      <w:pPr>
        <w:rPr>
          <w:lang w:eastAsia="en-US"/>
        </w:rPr>
      </w:pPr>
    </w:p>
    <w:p w14:paraId="1655B91D" w14:textId="77777777" w:rsidR="005574E8" w:rsidRDefault="005574E8" w:rsidP="005574E8">
      <w:pPr>
        <w:rPr>
          <w:lang w:eastAsia="en-US"/>
        </w:rPr>
      </w:pPr>
    </w:p>
    <w:p w14:paraId="6486FF6F" w14:textId="77777777" w:rsidR="005574E8" w:rsidRDefault="005574E8" w:rsidP="005574E8">
      <w:pPr>
        <w:rPr>
          <w:lang w:eastAsia="en-US"/>
        </w:rPr>
      </w:pPr>
    </w:p>
    <w:p w14:paraId="23DA70A2" w14:textId="77777777" w:rsidR="005574E8" w:rsidRDefault="005574E8" w:rsidP="005574E8">
      <w:pPr>
        <w:rPr>
          <w:lang w:eastAsia="en-US"/>
        </w:rPr>
      </w:pPr>
    </w:p>
    <w:p w14:paraId="240CB4E4" w14:textId="77777777" w:rsidR="005574E8" w:rsidRDefault="005574E8" w:rsidP="005574E8">
      <w:pPr>
        <w:rPr>
          <w:lang w:eastAsia="en-US"/>
        </w:rPr>
      </w:pPr>
    </w:p>
    <w:p w14:paraId="42CA6E45" w14:textId="77777777" w:rsidR="005574E8" w:rsidRDefault="005574E8" w:rsidP="005574E8">
      <w:pPr>
        <w:rPr>
          <w:lang w:eastAsia="en-US"/>
        </w:rPr>
      </w:pPr>
    </w:p>
    <w:p w14:paraId="18094C09" w14:textId="77777777" w:rsidR="005574E8" w:rsidRDefault="005574E8" w:rsidP="005574E8">
      <w:pPr>
        <w:rPr>
          <w:lang w:eastAsia="en-US"/>
        </w:rPr>
      </w:pPr>
    </w:p>
    <w:p w14:paraId="5A2B1A12" w14:textId="77777777" w:rsidR="005574E8" w:rsidRDefault="005574E8" w:rsidP="005574E8">
      <w:pPr>
        <w:rPr>
          <w:lang w:eastAsia="en-US"/>
        </w:rPr>
      </w:pPr>
    </w:p>
    <w:p w14:paraId="644BE583" w14:textId="77777777" w:rsidR="005574E8" w:rsidRDefault="005574E8" w:rsidP="005574E8">
      <w:pPr>
        <w:rPr>
          <w:lang w:eastAsia="en-US"/>
        </w:rPr>
      </w:pPr>
    </w:p>
    <w:p w14:paraId="606F9FEC" w14:textId="77777777" w:rsidR="005574E8" w:rsidRDefault="005574E8" w:rsidP="005574E8">
      <w:pPr>
        <w:rPr>
          <w:lang w:eastAsia="en-US"/>
        </w:rPr>
      </w:pPr>
    </w:p>
    <w:p w14:paraId="3C306A1A" w14:textId="77777777" w:rsidR="005574E8" w:rsidRDefault="005574E8" w:rsidP="005574E8">
      <w:pPr>
        <w:rPr>
          <w:lang w:eastAsia="en-US"/>
        </w:rPr>
      </w:pPr>
    </w:p>
    <w:p w14:paraId="2E275147" w14:textId="77777777" w:rsidR="005574E8" w:rsidRDefault="005574E8" w:rsidP="005574E8">
      <w:pPr>
        <w:rPr>
          <w:lang w:eastAsia="en-US"/>
        </w:rPr>
      </w:pPr>
    </w:p>
    <w:p w14:paraId="27E9FFCF" w14:textId="77777777" w:rsidR="005574E8" w:rsidRDefault="005574E8" w:rsidP="005574E8">
      <w:pPr>
        <w:rPr>
          <w:lang w:eastAsia="en-US"/>
        </w:rPr>
      </w:pPr>
    </w:p>
    <w:p w14:paraId="7473E068" w14:textId="77777777" w:rsidR="005574E8" w:rsidRDefault="005574E8" w:rsidP="005574E8">
      <w:pPr>
        <w:rPr>
          <w:lang w:eastAsia="en-US"/>
        </w:rPr>
      </w:pPr>
    </w:p>
    <w:p w14:paraId="66BE7A3C" w14:textId="77777777" w:rsidR="005574E8" w:rsidRDefault="005574E8" w:rsidP="005574E8">
      <w:pPr>
        <w:rPr>
          <w:lang w:eastAsia="en-US"/>
        </w:rPr>
      </w:pPr>
    </w:p>
    <w:p w14:paraId="3BB12BAB" w14:textId="77777777" w:rsidR="005574E8" w:rsidRDefault="005574E8" w:rsidP="005574E8">
      <w:pPr>
        <w:rPr>
          <w:lang w:eastAsia="en-US"/>
        </w:rPr>
      </w:pPr>
    </w:p>
    <w:p w14:paraId="07023BCE" w14:textId="77777777" w:rsidR="005574E8" w:rsidRDefault="005574E8" w:rsidP="005574E8">
      <w:pPr>
        <w:rPr>
          <w:lang w:eastAsia="en-US"/>
        </w:rPr>
      </w:pPr>
    </w:p>
    <w:p w14:paraId="1A3924E0" w14:textId="77777777" w:rsidR="005574E8" w:rsidRDefault="005574E8" w:rsidP="005574E8">
      <w:pPr>
        <w:rPr>
          <w:lang w:eastAsia="en-US"/>
        </w:rPr>
      </w:pPr>
    </w:p>
    <w:p w14:paraId="4AB9D29F" w14:textId="77777777" w:rsidR="005574E8" w:rsidRDefault="005574E8" w:rsidP="005574E8">
      <w:pPr>
        <w:rPr>
          <w:lang w:eastAsia="en-US"/>
        </w:rPr>
      </w:pPr>
    </w:p>
    <w:p w14:paraId="198BC930" w14:textId="77777777" w:rsidR="005574E8" w:rsidRDefault="005574E8" w:rsidP="005574E8">
      <w:pPr>
        <w:rPr>
          <w:lang w:eastAsia="en-US"/>
        </w:rPr>
      </w:pPr>
    </w:p>
    <w:p w14:paraId="31984E16" w14:textId="77777777" w:rsidR="005574E8" w:rsidRDefault="005574E8" w:rsidP="005574E8">
      <w:pPr>
        <w:rPr>
          <w:lang w:eastAsia="en-US"/>
        </w:rPr>
      </w:pPr>
    </w:p>
    <w:p w14:paraId="7C5AF711" w14:textId="77777777" w:rsidR="005574E8" w:rsidRDefault="005574E8" w:rsidP="005574E8">
      <w:pPr>
        <w:rPr>
          <w:lang w:eastAsia="en-US"/>
        </w:rPr>
      </w:pPr>
    </w:p>
    <w:p w14:paraId="7CD71218" w14:textId="77777777" w:rsidR="005574E8" w:rsidRDefault="005574E8" w:rsidP="005574E8">
      <w:pPr>
        <w:rPr>
          <w:lang w:eastAsia="en-US"/>
        </w:rPr>
      </w:pPr>
    </w:p>
    <w:p w14:paraId="562D85FF" w14:textId="77777777" w:rsidR="005574E8" w:rsidRDefault="005574E8" w:rsidP="005574E8">
      <w:pPr>
        <w:rPr>
          <w:lang w:eastAsia="en-US"/>
        </w:rPr>
      </w:pPr>
    </w:p>
    <w:p w14:paraId="4AC4B191" w14:textId="77777777" w:rsidR="005574E8" w:rsidRDefault="005574E8" w:rsidP="005574E8">
      <w:pPr>
        <w:rPr>
          <w:lang w:eastAsia="en-US"/>
        </w:rPr>
      </w:pPr>
    </w:p>
    <w:p w14:paraId="3E319877" w14:textId="370F042F" w:rsidR="005574E8" w:rsidRDefault="005574E8" w:rsidP="005574E8">
      <w:pPr>
        <w:pStyle w:val="Heading1"/>
      </w:pPr>
      <w:r>
        <w:lastRenderedPageBreak/>
        <w:t>Activity 2</w:t>
      </w:r>
    </w:p>
    <w:p w14:paraId="07328D86" w14:textId="77777777" w:rsidR="005574E8" w:rsidRDefault="005574E8" w:rsidP="005574E8">
      <w:pPr>
        <w:rPr>
          <w:lang w:eastAsia="en-US"/>
        </w:rPr>
      </w:pPr>
      <w:r w:rsidRPr="005574E8">
        <w:rPr>
          <w:b/>
          <w:bCs/>
          <w:lang w:eastAsia="en-US"/>
        </w:rPr>
        <w:t>1.</w:t>
      </w:r>
      <w:r>
        <w:rPr>
          <w:lang w:eastAsia="en-US"/>
        </w:rPr>
        <w:t xml:space="preserve"> What command words at Foundation Level would most likely be used to assess Knowledge -</w:t>
      </w:r>
    </w:p>
    <w:p w14:paraId="396BFE16" w14:textId="77777777" w:rsidR="005574E8" w:rsidRDefault="005574E8" w:rsidP="005574E8">
      <w:pPr>
        <w:rPr>
          <w:lang w:eastAsia="en-US"/>
        </w:rPr>
      </w:pPr>
    </w:p>
    <w:p w14:paraId="7EFF5280" w14:textId="77777777" w:rsidR="005574E8" w:rsidRDefault="005574E8" w:rsidP="005574E8">
      <w:pPr>
        <w:rPr>
          <w:lang w:eastAsia="en-US"/>
        </w:rPr>
      </w:pPr>
      <w:r>
        <w:rPr>
          <w:lang w:eastAsia="en-US"/>
        </w:rPr>
        <w:t>(a) Of facts?</w:t>
      </w:r>
      <w:r>
        <w:rPr>
          <w:lang w:eastAsia="en-US"/>
        </w:rPr>
        <w:tab/>
      </w:r>
      <w:r>
        <w:rPr>
          <w:lang w:eastAsia="en-US"/>
        </w:rPr>
        <w:tab/>
        <w:t>(b) Of processes?</w:t>
      </w:r>
    </w:p>
    <w:p w14:paraId="240D07C4" w14:textId="77777777" w:rsidR="005574E8" w:rsidRDefault="005574E8" w:rsidP="005574E8">
      <w:pPr>
        <w:rPr>
          <w:lang w:eastAsia="en-US"/>
        </w:rPr>
      </w:pPr>
    </w:p>
    <w:p w14:paraId="22EFA912" w14:textId="77777777" w:rsidR="005574E8" w:rsidRDefault="005574E8" w:rsidP="005574E8">
      <w:pPr>
        <w:rPr>
          <w:lang w:eastAsia="en-US"/>
        </w:rPr>
      </w:pPr>
      <w:r w:rsidRPr="005574E8">
        <w:rPr>
          <w:b/>
          <w:bCs/>
          <w:lang w:eastAsia="en-US"/>
        </w:rPr>
        <w:t>2.</w:t>
      </w:r>
      <w:r>
        <w:rPr>
          <w:lang w:eastAsia="en-US"/>
        </w:rPr>
        <w:t xml:space="preserve">  What words at Higher Level would most likely be used to assess Knowledge -</w:t>
      </w:r>
    </w:p>
    <w:p w14:paraId="5F35DA39" w14:textId="77777777" w:rsidR="005574E8" w:rsidRDefault="005574E8" w:rsidP="005574E8">
      <w:pPr>
        <w:rPr>
          <w:lang w:eastAsia="en-US"/>
        </w:rPr>
      </w:pPr>
    </w:p>
    <w:p w14:paraId="3001AFE0" w14:textId="77777777" w:rsidR="005574E8" w:rsidRDefault="005574E8" w:rsidP="005574E8">
      <w:pPr>
        <w:rPr>
          <w:lang w:eastAsia="en-US"/>
        </w:rPr>
      </w:pPr>
      <w:r>
        <w:rPr>
          <w:lang w:eastAsia="en-US"/>
        </w:rPr>
        <w:t>(a) Of facts?</w:t>
      </w:r>
      <w:r>
        <w:rPr>
          <w:lang w:eastAsia="en-US"/>
        </w:rPr>
        <w:tab/>
      </w:r>
      <w:r>
        <w:rPr>
          <w:lang w:eastAsia="en-US"/>
        </w:rPr>
        <w:tab/>
        <w:t>(b) Of processes?</w:t>
      </w:r>
    </w:p>
    <w:p w14:paraId="4BC4DED2" w14:textId="77777777" w:rsidR="005574E8" w:rsidRDefault="005574E8" w:rsidP="005574E8">
      <w:pPr>
        <w:rPr>
          <w:lang w:eastAsia="en-US"/>
        </w:rPr>
      </w:pPr>
    </w:p>
    <w:p w14:paraId="5AA4EBD7" w14:textId="77777777" w:rsidR="005574E8" w:rsidRDefault="005574E8" w:rsidP="005574E8">
      <w:pPr>
        <w:rPr>
          <w:lang w:eastAsia="en-US"/>
        </w:rPr>
      </w:pPr>
    </w:p>
    <w:p w14:paraId="03F870E0" w14:textId="77777777" w:rsidR="005574E8" w:rsidRDefault="005574E8" w:rsidP="005574E8">
      <w:pPr>
        <w:rPr>
          <w:lang w:eastAsia="en-US"/>
        </w:rPr>
      </w:pPr>
      <w:r w:rsidRPr="005574E8">
        <w:rPr>
          <w:b/>
          <w:bCs/>
          <w:lang w:eastAsia="en-US"/>
        </w:rPr>
        <w:t>3.</w:t>
      </w:r>
      <w:r>
        <w:rPr>
          <w:lang w:eastAsia="en-US"/>
        </w:rPr>
        <w:t xml:space="preserve"> For the accompanying past papers, write down the number of occurrences of key words.</w:t>
      </w:r>
    </w:p>
    <w:p w14:paraId="6D0EE5B6" w14:textId="77777777" w:rsidR="005574E8" w:rsidRDefault="005574E8" w:rsidP="005574E8">
      <w:pPr>
        <w:rPr>
          <w:lang w:eastAsia="en-US"/>
        </w:rPr>
      </w:pPr>
    </w:p>
    <w:p w14:paraId="6F8F7AFD" w14:textId="77777777" w:rsidR="005574E8" w:rsidRDefault="005574E8" w:rsidP="005574E8">
      <w:pPr>
        <w:rPr>
          <w:lang w:eastAsia="en-US"/>
        </w:rPr>
      </w:pPr>
      <w:r>
        <w:rPr>
          <w:lang w:eastAsia="en-US"/>
        </w:rPr>
        <w:t>Papers 4MA1/1FR and 4MA1/1HR</w:t>
      </w:r>
    </w:p>
    <w:p w14:paraId="6E6E301F" w14:textId="77777777" w:rsidR="005574E8" w:rsidRDefault="005574E8" w:rsidP="005574E8">
      <w:pPr>
        <w:rPr>
          <w:lang w:eastAsia="en-US"/>
        </w:rPr>
      </w:pPr>
    </w:p>
    <w:p w14:paraId="14390AFA" w14:textId="77777777" w:rsidR="005574E8" w:rsidRDefault="005574E8" w:rsidP="005574E8">
      <w:pPr>
        <w:rPr>
          <w:lang w:eastAsia="en-US"/>
        </w:rPr>
      </w:pPr>
      <w:r>
        <w:rPr>
          <w:lang w:eastAsia="en-US"/>
        </w:rPr>
        <w:t>Write a short comment on your findings to compare and contrast the papers.</w:t>
      </w:r>
    </w:p>
    <w:p w14:paraId="2E1787B0" w14:textId="77777777" w:rsidR="005574E8" w:rsidRPr="005574E8" w:rsidRDefault="005574E8" w:rsidP="005574E8">
      <w:pPr>
        <w:rPr>
          <w:lang w:eastAsia="en-US"/>
        </w:rPr>
      </w:pPr>
    </w:p>
    <w:p w14:paraId="4B5D809B" w14:textId="77777777" w:rsidR="005574E8" w:rsidRPr="005574E8" w:rsidRDefault="005574E8" w:rsidP="005574E8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5574E8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Record your results in the tables.</w:t>
      </w:r>
    </w:p>
    <w:p w14:paraId="5D1B9DBD" w14:textId="77777777" w:rsidR="005574E8" w:rsidRPr="005574E8" w:rsidRDefault="005574E8" w:rsidP="005574E8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5574E8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June 2024 4MA1/2F</w:t>
      </w:r>
    </w:p>
    <w:tbl>
      <w:tblPr>
        <w:tblStyle w:val="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5574E8" w:rsidRPr="00BB05B1" w14:paraId="349F3AF4" w14:textId="77777777" w:rsidTr="00EF31C9"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F36ED" w14:textId="77777777" w:rsidR="005574E8" w:rsidRPr="00BB05B1" w:rsidRDefault="005574E8" w:rsidP="00EF31C9">
            <w:pPr>
              <w:rPr>
                <w:rFonts w:ascii="Open Sans Light" w:hAnsi="Open Sans Light" w:cs="Open Sans Light"/>
                <w:b/>
              </w:rPr>
            </w:pPr>
            <w:r w:rsidRPr="00BB05B1">
              <w:rPr>
                <w:rFonts w:ascii="Open Sans Light" w:hAnsi="Open Sans Light" w:cs="Open Sans Light"/>
                <w:b/>
              </w:rPr>
              <w:t>Key Word(s)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ADEB7" w14:textId="77777777" w:rsidR="005574E8" w:rsidRPr="00BB05B1" w:rsidRDefault="005574E8" w:rsidP="00EF31C9">
            <w:pPr>
              <w:rPr>
                <w:rFonts w:ascii="Open Sans Light" w:hAnsi="Open Sans Light" w:cs="Open Sans Light"/>
                <w:b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EEA4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0B0BE673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5783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  <w:r w:rsidRPr="00BB05B1">
              <w:rPr>
                <w:rFonts w:ascii="Open Sans Light" w:hAnsi="Open Sans Light" w:cs="Open Sans Light"/>
              </w:rPr>
              <w:t>Work out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173B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184AE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29EFD7E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4781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  <w:r w:rsidRPr="00BB05B1">
              <w:rPr>
                <w:rFonts w:ascii="Open Sans Light" w:hAnsi="Open Sans Light" w:cs="Open Sans Light"/>
              </w:rPr>
              <w:t>Find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FA13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85774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110EC6EB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9AB4D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D9DA3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54903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3A4E888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1DC24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748D1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13798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0AB02CB7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77EDF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B322F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13AF8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2F491FFF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01C2F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5F74A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C9EE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38B21A46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D3AD4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68B8A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413A2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6081C0EA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6C2FA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2B89A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0C63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4D1BFD57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2B808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B01BE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EB32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29A567DB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2DD74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685BB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5219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2B38764E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E0E88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0464E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6027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7E5FE10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F4C4E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F0821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7B1E1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24A8BE9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9812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D398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56B0F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6A8CC040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4BB2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BBD7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1343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548290CA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83FC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377AF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32581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36B2B23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987CD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B84F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8A1C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2C4E7E53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BFC4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98216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0677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5BC6C963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1093F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CA09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9672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16A6CB68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8B7B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D2F76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2BA6D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0DDC2F37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6062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72146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42DC1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58544EF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C0C3F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EC0BB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4725E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552AE60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8398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32F9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597BD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15A1E042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6A4FA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40B4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05678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</w:tbl>
    <w:p w14:paraId="7E251352" w14:textId="77777777" w:rsidR="005574E8" w:rsidRPr="00BB05B1" w:rsidRDefault="005574E8" w:rsidP="005574E8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DBEFC1C" w14:textId="77777777" w:rsidR="005574E8" w:rsidRPr="005574E8" w:rsidRDefault="005574E8" w:rsidP="005574E8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5574E8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June 2024  4MA1/2H</w:t>
      </w:r>
    </w:p>
    <w:tbl>
      <w:tblPr>
        <w:tblStyle w:val="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5574E8" w:rsidRPr="00BB05B1" w14:paraId="138A0181" w14:textId="77777777" w:rsidTr="00EF31C9"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AA953" w14:textId="77777777" w:rsidR="005574E8" w:rsidRPr="00BB05B1" w:rsidRDefault="005574E8" w:rsidP="00EF31C9">
            <w:pPr>
              <w:rPr>
                <w:rFonts w:ascii="Open Sans Light" w:hAnsi="Open Sans Light" w:cs="Open Sans Light"/>
                <w:b/>
              </w:rPr>
            </w:pPr>
            <w:r w:rsidRPr="00BB05B1">
              <w:rPr>
                <w:rFonts w:ascii="Open Sans Light" w:hAnsi="Open Sans Light" w:cs="Open Sans Light"/>
                <w:b/>
              </w:rPr>
              <w:t>Key Word(s)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E7EE4" w14:textId="77777777" w:rsidR="005574E8" w:rsidRPr="00BB05B1" w:rsidRDefault="005574E8" w:rsidP="00EF31C9">
            <w:pPr>
              <w:rPr>
                <w:rFonts w:ascii="Open Sans Light" w:hAnsi="Open Sans Light" w:cs="Open Sans Light"/>
                <w:b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6AAF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3BE78294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86CD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  <w:r w:rsidRPr="00BB05B1">
              <w:rPr>
                <w:rFonts w:ascii="Open Sans Light" w:hAnsi="Open Sans Light" w:cs="Open Sans Light"/>
              </w:rPr>
              <w:t>Work out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3FF5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7B64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7665E2DA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92CA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  <w:r w:rsidRPr="00BB05B1">
              <w:rPr>
                <w:rFonts w:ascii="Open Sans Light" w:hAnsi="Open Sans Light" w:cs="Open Sans Light"/>
              </w:rPr>
              <w:t>Find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1CD32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9AD3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0D12AB8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CABE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C57C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0150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01E63F47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BC7CB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C777D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0A77D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2672EB52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64A9A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8DE8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E814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5AA0007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A70C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60AF2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E884F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7D79CFE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F8151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0EC52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6F53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2132E80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A1FC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29C3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FD24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51133790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B2BBB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975B6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5734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149076F8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77CEE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0ACB2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E1AA2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478A01A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0D1D4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E5B4D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1760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11013C8D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F0B7D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87263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8E76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1AD42AAD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C9C33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14C76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F0F21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0EE4C5C5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5F67A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D990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4CBA2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506EEF66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3C7B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1BDAD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67BFA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77197799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30421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24B4C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F45E6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43A943EC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E20D8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EC67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0FF2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68C6B333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F9CE2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2766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4066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743840C6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58930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CD239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9C21B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3A4866FA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9EA43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CC968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7760A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34DCF7A1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35CB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88E6E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CE368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15758845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4B614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9E7E4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212BB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  <w:tr w:rsidR="005574E8" w:rsidRPr="00BB05B1" w14:paraId="1834BA9B" w14:textId="77777777" w:rsidTr="00EF31C9">
        <w:trPr>
          <w:trHeight w:val="340"/>
        </w:trPr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98DF7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820D5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07EFF" w14:textId="77777777" w:rsidR="005574E8" w:rsidRPr="00BB05B1" w:rsidRDefault="005574E8" w:rsidP="00EF31C9">
            <w:pPr>
              <w:rPr>
                <w:rFonts w:ascii="Open Sans Light" w:hAnsi="Open Sans Light" w:cs="Open Sans Light"/>
              </w:rPr>
            </w:pPr>
          </w:p>
        </w:tc>
      </w:tr>
    </w:tbl>
    <w:p w14:paraId="093EDAD3" w14:textId="77777777" w:rsidR="005574E8" w:rsidRDefault="005574E8" w:rsidP="005574E8">
      <w:pPr>
        <w:rPr>
          <w:lang w:eastAsia="en-US"/>
        </w:rPr>
      </w:pPr>
    </w:p>
    <w:p w14:paraId="6B0181AE" w14:textId="77777777" w:rsidR="005574E8" w:rsidRDefault="005574E8" w:rsidP="005574E8">
      <w:pPr>
        <w:rPr>
          <w:lang w:eastAsia="en-US"/>
        </w:rPr>
      </w:pPr>
    </w:p>
    <w:p w14:paraId="6F1A1087" w14:textId="77777777" w:rsidR="005574E8" w:rsidRDefault="005574E8" w:rsidP="005574E8">
      <w:pPr>
        <w:rPr>
          <w:lang w:eastAsia="en-US"/>
        </w:rPr>
      </w:pPr>
    </w:p>
    <w:p w14:paraId="2AE83BE8" w14:textId="77777777" w:rsidR="005574E8" w:rsidRDefault="005574E8" w:rsidP="005574E8">
      <w:pPr>
        <w:rPr>
          <w:lang w:eastAsia="en-US"/>
        </w:rPr>
      </w:pPr>
    </w:p>
    <w:p w14:paraId="1AFC0116" w14:textId="77777777" w:rsidR="005574E8" w:rsidRDefault="005574E8" w:rsidP="005574E8">
      <w:pPr>
        <w:rPr>
          <w:lang w:eastAsia="en-US"/>
        </w:rPr>
      </w:pPr>
    </w:p>
    <w:p w14:paraId="5E4A933F" w14:textId="77777777" w:rsidR="005574E8" w:rsidRDefault="005574E8" w:rsidP="005574E8">
      <w:pPr>
        <w:rPr>
          <w:lang w:eastAsia="en-US"/>
        </w:rPr>
      </w:pPr>
    </w:p>
    <w:p w14:paraId="0BFB11C9" w14:textId="77777777" w:rsidR="005574E8" w:rsidRDefault="005574E8" w:rsidP="005574E8">
      <w:pPr>
        <w:rPr>
          <w:lang w:eastAsia="en-US"/>
        </w:rPr>
      </w:pPr>
    </w:p>
    <w:p w14:paraId="2E31AFBD" w14:textId="77777777" w:rsidR="005574E8" w:rsidRDefault="005574E8" w:rsidP="005574E8">
      <w:pPr>
        <w:rPr>
          <w:lang w:eastAsia="en-US"/>
        </w:rPr>
      </w:pPr>
    </w:p>
    <w:p w14:paraId="4A50EC62" w14:textId="77777777" w:rsidR="005574E8" w:rsidRDefault="005574E8" w:rsidP="005574E8">
      <w:pPr>
        <w:rPr>
          <w:lang w:eastAsia="en-US"/>
        </w:rPr>
      </w:pPr>
    </w:p>
    <w:p w14:paraId="392304FC" w14:textId="77777777" w:rsidR="005574E8" w:rsidRDefault="005574E8" w:rsidP="005574E8">
      <w:pPr>
        <w:rPr>
          <w:lang w:eastAsia="en-US"/>
        </w:rPr>
      </w:pPr>
    </w:p>
    <w:p w14:paraId="6EAC2E59" w14:textId="77777777" w:rsidR="005574E8" w:rsidRDefault="005574E8" w:rsidP="005574E8">
      <w:pPr>
        <w:rPr>
          <w:lang w:eastAsia="en-US"/>
        </w:rPr>
      </w:pPr>
    </w:p>
    <w:p w14:paraId="6FAE1723" w14:textId="77777777" w:rsidR="005574E8" w:rsidRDefault="005574E8" w:rsidP="005574E8">
      <w:pPr>
        <w:rPr>
          <w:lang w:eastAsia="en-US"/>
        </w:rPr>
      </w:pPr>
    </w:p>
    <w:p w14:paraId="45018997" w14:textId="77777777" w:rsidR="005574E8" w:rsidRDefault="005574E8" w:rsidP="005574E8">
      <w:pPr>
        <w:rPr>
          <w:lang w:eastAsia="en-US"/>
        </w:rPr>
      </w:pPr>
    </w:p>
    <w:p w14:paraId="742C44F2" w14:textId="77777777" w:rsidR="005574E8" w:rsidRDefault="005574E8" w:rsidP="005574E8">
      <w:pPr>
        <w:rPr>
          <w:lang w:eastAsia="en-US"/>
        </w:rPr>
      </w:pPr>
    </w:p>
    <w:p w14:paraId="26C00CC5" w14:textId="77777777" w:rsidR="005574E8" w:rsidRDefault="005574E8" w:rsidP="005574E8">
      <w:pPr>
        <w:rPr>
          <w:lang w:eastAsia="en-US"/>
        </w:rPr>
      </w:pPr>
    </w:p>
    <w:p w14:paraId="02B03F82" w14:textId="77777777" w:rsidR="005574E8" w:rsidRDefault="005574E8" w:rsidP="005574E8">
      <w:pPr>
        <w:rPr>
          <w:lang w:eastAsia="en-US"/>
        </w:rPr>
      </w:pPr>
    </w:p>
    <w:p w14:paraId="52B844FF" w14:textId="77777777" w:rsidR="005574E8" w:rsidRDefault="005574E8" w:rsidP="005574E8">
      <w:pPr>
        <w:rPr>
          <w:lang w:eastAsia="en-US"/>
        </w:rPr>
      </w:pPr>
    </w:p>
    <w:p w14:paraId="4A2F6B04" w14:textId="77777777" w:rsidR="005574E8" w:rsidRDefault="005574E8" w:rsidP="005574E8">
      <w:pPr>
        <w:rPr>
          <w:lang w:eastAsia="en-US"/>
        </w:rPr>
      </w:pPr>
    </w:p>
    <w:p w14:paraId="043E9D39" w14:textId="5E9671CC" w:rsidR="005574E8" w:rsidRDefault="005574E8" w:rsidP="005574E8">
      <w:pPr>
        <w:pStyle w:val="Heading1"/>
      </w:pPr>
      <w:r>
        <w:lastRenderedPageBreak/>
        <w:t>Activity 3</w:t>
      </w:r>
    </w:p>
    <w:p w14:paraId="25B14CF4" w14:textId="258F32B9" w:rsidR="005574E8" w:rsidRPr="005574E8" w:rsidRDefault="005574E8" w:rsidP="005574E8">
      <w:pPr>
        <w:pStyle w:val="Heading3"/>
      </w:pPr>
      <w:r>
        <w:t>Q6 Paper 2Foundation</w:t>
      </w:r>
    </w:p>
    <w:p w14:paraId="129DFA59" w14:textId="56EF0573" w:rsidR="005574E8" w:rsidRPr="005574E8" w:rsidRDefault="005574E8" w:rsidP="005574E8">
      <w:pPr>
        <w:rPr>
          <w:lang w:eastAsia="en-US"/>
        </w:rPr>
      </w:pPr>
      <w:r w:rsidRPr="00BB05B1">
        <w:rPr>
          <w:rFonts w:ascii="Open Sans Light" w:hAnsi="Open Sans Light" w:cs="Open Sans Light"/>
          <w:b/>
          <w:sz w:val="44"/>
          <w:szCs w:val="44"/>
          <w:lang w:val="en-GB"/>
        </w:rPr>
        <w:drawing>
          <wp:inline distT="0" distB="0" distL="0" distR="0" wp14:anchorId="2AB0F77A" wp14:editId="6212CFF8">
            <wp:extent cx="6543675" cy="4648200"/>
            <wp:effectExtent l="0" t="0" r="9525" b="0"/>
            <wp:docPr id="717682425" name="Picture 8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 white paper with black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57CCB" w14:textId="1C6D9C16" w:rsidR="005574E8" w:rsidRDefault="005574E8" w:rsidP="005574E8">
      <w:pPr>
        <w:pStyle w:val="Heading3"/>
      </w:pPr>
      <w:r>
        <w:t>Mark Scheme</w:t>
      </w:r>
    </w:p>
    <w:p w14:paraId="73995108" w14:textId="1A5CDD94" w:rsidR="005574E8" w:rsidRDefault="005574E8" w:rsidP="005574E8">
      <w:pPr>
        <w:rPr>
          <w:lang w:eastAsia="en-US"/>
        </w:rPr>
      </w:pPr>
      <w:r w:rsidRPr="00BB05B1">
        <w:rPr>
          <w:rFonts w:ascii="Open Sans Light" w:hAnsi="Open Sans Light" w:cs="Open Sans Light"/>
          <w:b/>
          <w:lang w:val="en-GB"/>
        </w:rPr>
        <w:drawing>
          <wp:inline distT="0" distB="0" distL="0" distR="0" wp14:anchorId="77AD3601" wp14:editId="2CAB2A4C">
            <wp:extent cx="6548120" cy="1343025"/>
            <wp:effectExtent l="0" t="0" r="5080" b="9525"/>
            <wp:docPr id="369230530" name="Picture 7" descr="A white rectangular box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 white rectangular box with black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5A685" w14:textId="77777777" w:rsidR="005574E8" w:rsidRDefault="005574E8" w:rsidP="005574E8">
      <w:pPr>
        <w:rPr>
          <w:lang w:eastAsia="en-US"/>
        </w:rPr>
      </w:pPr>
    </w:p>
    <w:p w14:paraId="550C2668" w14:textId="77777777" w:rsidR="005574E8" w:rsidRDefault="005574E8" w:rsidP="005574E8">
      <w:pPr>
        <w:rPr>
          <w:lang w:eastAsia="en-US"/>
        </w:rPr>
      </w:pPr>
    </w:p>
    <w:p w14:paraId="13349A2B" w14:textId="77777777" w:rsidR="005574E8" w:rsidRDefault="005574E8" w:rsidP="005574E8">
      <w:pPr>
        <w:rPr>
          <w:lang w:eastAsia="en-US"/>
        </w:rPr>
      </w:pPr>
    </w:p>
    <w:p w14:paraId="711D81AA" w14:textId="77777777" w:rsidR="005574E8" w:rsidRDefault="005574E8" w:rsidP="005574E8">
      <w:pPr>
        <w:rPr>
          <w:lang w:eastAsia="en-US"/>
        </w:rPr>
      </w:pPr>
    </w:p>
    <w:p w14:paraId="68A8E10B" w14:textId="77777777" w:rsidR="005574E8" w:rsidRDefault="005574E8" w:rsidP="005574E8">
      <w:pPr>
        <w:rPr>
          <w:lang w:eastAsia="en-US"/>
        </w:rPr>
      </w:pPr>
    </w:p>
    <w:p w14:paraId="4BD6D8AF" w14:textId="77777777" w:rsidR="005574E8" w:rsidRDefault="005574E8" w:rsidP="005574E8">
      <w:pPr>
        <w:rPr>
          <w:lang w:eastAsia="en-US"/>
        </w:rPr>
      </w:pPr>
    </w:p>
    <w:p w14:paraId="15A83E12" w14:textId="77777777" w:rsidR="005574E8" w:rsidRDefault="005574E8" w:rsidP="005574E8">
      <w:pPr>
        <w:rPr>
          <w:lang w:eastAsia="en-US"/>
        </w:rPr>
      </w:pPr>
    </w:p>
    <w:p w14:paraId="0E50C0D5" w14:textId="77777777" w:rsidR="005574E8" w:rsidRDefault="005574E8" w:rsidP="005574E8">
      <w:pPr>
        <w:rPr>
          <w:lang w:eastAsia="en-US"/>
        </w:rPr>
      </w:pPr>
    </w:p>
    <w:p w14:paraId="5622103A" w14:textId="77777777" w:rsidR="005574E8" w:rsidRDefault="005574E8" w:rsidP="005574E8">
      <w:pPr>
        <w:rPr>
          <w:lang w:eastAsia="en-US"/>
        </w:rPr>
      </w:pPr>
    </w:p>
    <w:p w14:paraId="407CD592" w14:textId="77777777" w:rsidR="005574E8" w:rsidRDefault="005574E8" w:rsidP="005574E8">
      <w:pPr>
        <w:rPr>
          <w:lang w:eastAsia="en-US"/>
        </w:rPr>
      </w:pPr>
    </w:p>
    <w:p w14:paraId="2DD72036" w14:textId="657CC2ED" w:rsidR="005574E8" w:rsidRPr="005574E8" w:rsidRDefault="005574E8" w:rsidP="005574E8">
      <w:pPr>
        <w:rPr>
          <w:b/>
          <w:bCs/>
          <w:lang w:eastAsia="en-US"/>
        </w:rPr>
      </w:pPr>
      <w:r w:rsidRPr="005574E8">
        <w:rPr>
          <w:b/>
          <w:bCs/>
          <w:lang w:eastAsia="en-US"/>
        </w:rPr>
        <w:lastRenderedPageBreak/>
        <w:t>Attempt 1</w:t>
      </w:r>
    </w:p>
    <w:p w14:paraId="32853AF0" w14:textId="455D16A0" w:rsidR="005574E8" w:rsidRDefault="005574E8" w:rsidP="005574E8">
      <w:pPr>
        <w:rPr>
          <w:lang w:eastAsia="en-US"/>
        </w:rPr>
      </w:pPr>
      <w:r w:rsidRPr="00BB05B1">
        <w:rPr>
          <w:rFonts w:ascii="Open Sans Light" w:hAnsi="Open Sans Light" w:cs="Open Sans Light"/>
          <w:b/>
          <w:lang w:val="en-GB"/>
        </w:rPr>
        <w:drawing>
          <wp:inline distT="0" distB="0" distL="0" distR="0" wp14:anchorId="1F39CED2" wp14:editId="468436BA">
            <wp:extent cx="5556250" cy="3986735"/>
            <wp:effectExtent l="0" t="0" r="6350" b="0"/>
            <wp:docPr id="389828073" name="Picture 6" descr="A math test with numbers and equati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 math test with numbers and equation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628" cy="398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F7127" w14:textId="77777777" w:rsidR="005574E8" w:rsidRDefault="005574E8" w:rsidP="005574E8">
      <w:pPr>
        <w:rPr>
          <w:lang w:eastAsia="en-US"/>
        </w:rPr>
      </w:pPr>
    </w:p>
    <w:p w14:paraId="6EEA76F0" w14:textId="77777777" w:rsidR="005574E8" w:rsidRDefault="005574E8" w:rsidP="005574E8">
      <w:pPr>
        <w:rPr>
          <w:lang w:eastAsia="en-US"/>
        </w:rPr>
      </w:pPr>
    </w:p>
    <w:p w14:paraId="76AAD2C4" w14:textId="67D6FDEE" w:rsidR="005574E8" w:rsidRPr="005574E8" w:rsidRDefault="005574E8" w:rsidP="005574E8">
      <w:pPr>
        <w:rPr>
          <w:b/>
          <w:bCs/>
          <w:lang w:eastAsia="en-US"/>
        </w:rPr>
      </w:pPr>
      <w:r w:rsidRPr="005574E8">
        <w:rPr>
          <w:b/>
          <w:bCs/>
          <w:lang w:eastAsia="en-US"/>
        </w:rPr>
        <w:t>Attempt 2</w:t>
      </w:r>
    </w:p>
    <w:p w14:paraId="34530439" w14:textId="3558D019" w:rsidR="005574E8" w:rsidRDefault="005574E8" w:rsidP="005574E8">
      <w:pPr>
        <w:rPr>
          <w:lang w:eastAsia="en-US"/>
        </w:rPr>
      </w:pPr>
      <w:r w:rsidRPr="00BB05B1">
        <w:rPr>
          <w:rFonts w:ascii="Open Sans Light" w:hAnsi="Open Sans Light" w:cs="Open Sans Light"/>
          <w:b/>
          <w:lang w:val="en-GB"/>
        </w:rPr>
        <w:drawing>
          <wp:inline distT="0" distB="0" distL="0" distR="0" wp14:anchorId="2B342E8B" wp14:editId="4CC51C0C">
            <wp:extent cx="5708650" cy="4236646"/>
            <wp:effectExtent l="0" t="0" r="6350" b="0"/>
            <wp:docPr id="1425159313" name="Picture 5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 white paper with black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61" cy="4241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2705D" w14:textId="77777777" w:rsidR="005574E8" w:rsidRDefault="005574E8" w:rsidP="005574E8">
      <w:pPr>
        <w:rPr>
          <w:lang w:eastAsia="en-US"/>
        </w:rPr>
      </w:pPr>
    </w:p>
    <w:p w14:paraId="0E440541" w14:textId="77777777" w:rsidR="005574E8" w:rsidRDefault="005574E8" w:rsidP="005574E8">
      <w:pPr>
        <w:rPr>
          <w:lang w:eastAsia="en-US"/>
        </w:rPr>
      </w:pPr>
    </w:p>
    <w:p w14:paraId="6DB456E9" w14:textId="77777777" w:rsidR="005574E8" w:rsidRDefault="005574E8" w:rsidP="005574E8">
      <w:pPr>
        <w:rPr>
          <w:lang w:eastAsia="en-US"/>
        </w:rPr>
      </w:pPr>
    </w:p>
    <w:p w14:paraId="08DCB935" w14:textId="77777777" w:rsidR="005574E8" w:rsidRDefault="005574E8" w:rsidP="005574E8">
      <w:pPr>
        <w:rPr>
          <w:lang w:eastAsia="en-US"/>
        </w:rPr>
      </w:pPr>
    </w:p>
    <w:p w14:paraId="707E6826" w14:textId="1D86CD5B" w:rsidR="005574E8" w:rsidRDefault="005574E8" w:rsidP="005574E8">
      <w:pPr>
        <w:pStyle w:val="Heading1"/>
      </w:pPr>
      <w:r>
        <w:lastRenderedPageBreak/>
        <w:t>Activity 4</w:t>
      </w:r>
    </w:p>
    <w:p w14:paraId="0538FA57" w14:textId="28E9BDF2" w:rsidR="005574E8" w:rsidRDefault="005574E8" w:rsidP="005574E8">
      <w:pPr>
        <w:pStyle w:val="Heading3"/>
      </w:pPr>
      <w:r>
        <w:t>Q13 Paper 1Higher</w:t>
      </w:r>
    </w:p>
    <w:p w14:paraId="75419B1E" w14:textId="3C5A8B6A" w:rsidR="005574E8" w:rsidRPr="005574E8" w:rsidRDefault="005574E8" w:rsidP="005574E8">
      <w:pPr>
        <w:rPr>
          <w:lang w:eastAsia="en-US"/>
        </w:rPr>
      </w:pPr>
      <w:r w:rsidRPr="00BB05B1">
        <w:rPr>
          <w:rFonts w:ascii="Open Sans Light" w:hAnsi="Open Sans Light" w:cs="Open Sans Light"/>
          <w:b/>
          <w:sz w:val="28"/>
          <w:szCs w:val="28"/>
          <w:lang w:val="en-GB"/>
        </w:rPr>
        <w:drawing>
          <wp:inline distT="0" distB="0" distL="0" distR="0" wp14:anchorId="78A33546" wp14:editId="283FC17B">
            <wp:extent cx="5743575" cy="3467100"/>
            <wp:effectExtent l="0" t="0" r="9525" b="0"/>
            <wp:docPr id="1842944842" name="Picture 4" descr="A diagram of a circle with a triangle and a triangle in the cen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 diagram of a circle with a triangle and a triangle in the cen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54515" w14:textId="77777777" w:rsidR="005574E8" w:rsidRDefault="005574E8" w:rsidP="005574E8">
      <w:pPr>
        <w:rPr>
          <w:lang w:eastAsia="en-US"/>
        </w:rPr>
      </w:pPr>
    </w:p>
    <w:p w14:paraId="20148BE2" w14:textId="464A56B1" w:rsidR="005574E8" w:rsidRDefault="005574E8" w:rsidP="005574E8">
      <w:pPr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BB05B1">
        <w:rPr>
          <w:rFonts w:ascii="Open Sans Light" w:hAnsi="Open Sans Light" w:cs="Open Sans Light"/>
          <w:b/>
          <w:bCs/>
          <w:sz w:val="28"/>
          <w:szCs w:val="28"/>
          <w:lang w:val="en-GB"/>
        </w:rPr>
        <w:t>(Total for Question 13 is 5 marks)</w:t>
      </w:r>
    </w:p>
    <w:p w14:paraId="6E844DE7" w14:textId="77777777" w:rsidR="005574E8" w:rsidRDefault="005574E8" w:rsidP="005574E8">
      <w:pPr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14:paraId="6EFEFADF" w14:textId="76054B83" w:rsidR="005574E8" w:rsidRDefault="005574E8" w:rsidP="005574E8">
      <w:pPr>
        <w:pStyle w:val="Heading3"/>
      </w:pPr>
      <w:r>
        <w:t>Mark Scheme</w:t>
      </w:r>
    </w:p>
    <w:p w14:paraId="5181AAD0" w14:textId="7682BBA3" w:rsidR="005574E8" w:rsidRDefault="005574E8" w:rsidP="005574E8">
      <w:pPr>
        <w:rPr>
          <w:lang w:eastAsia="en-US"/>
        </w:rPr>
      </w:pPr>
      <w:r w:rsidRPr="00BB05B1">
        <w:rPr>
          <w:rFonts w:ascii="Open Sans Light" w:hAnsi="Open Sans Light" w:cs="Open Sans Light"/>
          <w:b/>
          <w:sz w:val="28"/>
          <w:szCs w:val="28"/>
          <w:lang w:val="en-GB"/>
        </w:rPr>
        <w:drawing>
          <wp:inline distT="0" distB="0" distL="0" distR="0" wp14:anchorId="10654066" wp14:editId="269220CD">
            <wp:extent cx="6548120" cy="3006725"/>
            <wp:effectExtent l="0" t="0" r="5080" b="3175"/>
            <wp:docPr id="1022198197" name="Picture 3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 white sheet with black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624E5" w14:textId="77777777" w:rsidR="005574E8" w:rsidRDefault="005574E8" w:rsidP="005574E8">
      <w:pPr>
        <w:rPr>
          <w:lang w:eastAsia="en-US"/>
        </w:rPr>
      </w:pPr>
    </w:p>
    <w:p w14:paraId="30687BC1" w14:textId="77777777" w:rsidR="005574E8" w:rsidRDefault="005574E8" w:rsidP="005574E8">
      <w:pPr>
        <w:rPr>
          <w:lang w:eastAsia="en-US"/>
        </w:rPr>
      </w:pPr>
    </w:p>
    <w:p w14:paraId="14FDD721" w14:textId="77777777" w:rsidR="005574E8" w:rsidRDefault="005574E8" w:rsidP="005574E8">
      <w:pPr>
        <w:rPr>
          <w:lang w:eastAsia="en-US"/>
        </w:rPr>
      </w:pPr>
    </w:p>
    <w:p w14:paraId="5AC96A01" w14:textId="77777777" w:rsidR="005574E8" w:rsidRDefault="005574E8" w:rsidP="005574E8">
      <w:pPr>
        <w:rPr>
          <w:lang w:eastAsia="en-US"/>
        </w:rPr>
      </w:pPr>
    </w:p>
    <w:p w14:paraId="7175710E" w14:textId="5275E581" w:rsidR="005574E8" w:rsidRPr="005574E8" w:rsidRDefault="005574E8" w:rsidP="005574E8">
      <w:pPr>
        <w:rPr>
          <w:b/>
          <w:bCs/>
          <w:lang w:eastAsia="en-US"/>
        </w:rPr>
      </w:pPr>
      <w:r w:rsidRPr="005574E8">
        <w:rPr>
          <w:b/>
          <w:bCs/>
          <w:lang w:eastAsia="en-US"/>
        </w:rPr>
        <w:lastRenderedPageBreak/>
        <w:t>Attempt 1</w:t>
      </w:r>
    </w:p>
    <w:p w14:paraId="63CEC9B3" w14:textId="16E89CF9" w:rsidR="005574E8" w:rsidRDefault="005574E8" w:rsidP="005574E8">
      <w:pPr>
        <w:rPr>
          <w:lang w:eastAsia="en-US"/>
        </w:rPr>
      </w:pPr>
      <w:r w:rsidRPr="00BB05B1">
        <w:rPr>
          <w:rFonts w:ascii="Open Sans Light" w:hAnsi="Open Sans Light" w:cs="Open Sans Light"/>
          <w:b/>
          <w:sz w:val="28"/>
          <w:szCs w:val="28"/>
          <w:lang w:val="en-GB"/>
        </w:rPr>
        <w:drawing>
          <wp:inline distT="0" distB="0" distL="0" distR="0" wp14:anchorId="74DAB16E" wp14:editId="04D5B2EA">
            <wp:extent cx="5238750" cy="7286625"/>
            <wp:effectExtent l="0" t="0" r="0" b="9525"/>
            <wp:docPr id="1822507091" name="Picture 2" descr="A paper with a circle and a circle with a circle and a circle with a circle and a circle with a circle and a circle with a circle and a circle with a circle with a circle a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507091" name="Picture 2" descr="A paper with a circle and a circle with a circle and a circle with a circle and a circle with a circle and a circle with a circle and a circle with a circle with a circle a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28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51963" w14:textId="77777777" w:rsidR="005574E8" w:rsidRDefault="005574E8" w:rsidP="005574E8">
      <w:pPr>
        <w:rPr>
          <w:lang w:eastAsia="en-US"/>
        </w:rPr>
      </w:pPr>
    </w:p>
    <w:p w14:paraId="0FCC1E64" w14:textId="77777777" w:rsidR="005574E8" w:rsidRDefault="005574E8" w:rsidP="005574E8">
      <w:pPr>
        <w:rPr>
          <w:lang w:eastAsia="en-US"/>
        </w:rPr>
      </w:pPr>
    </w:p>
    <w:p w14:paraId="0F582693" w14:textId="77777777" w:rsidR="005574E8" w:rsidRDefault="005574E8" w:rsidP="005574E8">
      <w:pPr>
        <w:rPr>
          <w:lang w:eastAsia="en-US"/>
        </w:rPr>
      </w:pPr>
    </w:p>
    <w:p w14:paraId="1A891BF2" w14:textId="77777777" w:rsidR="005574E8" w:rsidRDefault="005574E8" w:rsidP="005574E8">
      <w:pPr>
        <w:rPr>
          <w:lang w:eastAsia="en-US"/>
        </w:rPr>
      </w:pPr>
    </w:p>
    <w:p w14:paraId="750AB1A7" w14:textId="77777777" w:rsidR="005574E8" w:rsidRDefault="005574E8" w:rsidP="005574E8">
      <w:pPr>
        <w:rPr>
          <w:lang w:eastAsia="en-US"/>
        </w:rPr>
      </w:pPr>
    </w:p>
    <w:p w14:paraId="72794BD9" w14:textId="77777777" w:rsidR="005574E8" w:rsidRDefault="005574E8" w:rsidP="005574E8">
      <w:pPr>
        <w:rPr>
          <w:lang w:eastAsia="en-US"/>
        </w:rPr>
      </w:pPr>
    </w:p>
    <w:p w14:paraId="1BE561FE" w14:textId="77777777" w:rsidR="005574E8" w:rsidRDefault="005574E8" w:rsidP="005574E8">
      <w:pPr>
        <w:rPr>
          <w:lang w:eastAsia="en-US"/>
        </w:rPr>
      </w:pPr>
    </w:p>
    <w:p w14:paraId="24D530D4" w14:textId="77777777" w:rsidR="005574E8" w:rsidRDefault="005574E8" w:rsidP="005574E8">
      <w:pPr>
        <w:rPr>
          <w:lang w:eastAsia="en-US"/>
        </w:rPr>
      </w:pPr>
    </w:p>
    <w:p w14:paraId="36D839B1" w14:textId="77777777" w:rsidR="005574E8" w:rsidRDefault="005574E8" w:rsidP="005574E8">
      <w:pPr>
        <w:rPr>
          <w:lang w:eastAsia="en-US"/>
        </w:rPr>
      </w:pPr>
    </w:p>
    <w:p w14:paraId="0931FAFD" w14:textId="77777777" w:rsidR="005574E8" w:rsidRDefault="005574E8" w:rsidP="005574E8">
      <w:pPr>
        <w:rPr>
          <w:lang w:eastAsia="en-US"/>
        </w:rPr>
      </w:pPr>
    </w:p>
    <w:p w14:paraId="21BBF03C" w14:textId="77777777" w:rsidR="005574E8" w:rsidRDefault="005574E8" w:rsidP="005574E8">
      <w:pPr>
        <w:rPr>
          <w:lang w:eastAsia="en-US"/>
        </w:rPr>
      </w:pPr>
    </w:p>
    <w:p w14:paraId="7C536EAB" w14:textId="77777777" w:rsidR="005574E8" w:rsidRDefault="005574E8" w:rsidP="005574E8">
      <w:pPr>
        <w:rPr>
          <w:lang w:eastAsia="en-US"/>
        </w:rPr>
      </w:pPr>
    </w:p>
    <w:p w14:paraId="5D4787A5" w14:textId="5EFA6034" w:rsidR="005574E8" w:rsidRPr="005574E8" w:rsidRDefault="005574E8" w:rsidP="005574E8">
      <w:pPr>
        <w:rPr>
          <w:b/>
          <w:bCs/>
          <w:lang w:eastAsia="en-US"/>
        </w:rPr>
      </w:pPr>
      <w:r w:rsidRPr="005574E8">
        <w:rPr>
          <w:b/>
          <w:bCs/>
          <w:lang w:eastAsia="en-US"/>
        </w:rPr>
        <w:lastRenderedPageBreak/>
        <w:t>Attempt 2</w:t>
      </w:r>
    </w:p>
    <w:p w14:paraId="10FF42DF" w14:textId="27C994E7" w:rsidR="005574E8" w:rsidRDefault="005574E8" w:rsidP="005574E8">
      <w:pPr>
        <w:rPr>
          <w:lang w:eastAsia="en-US"/>
        </w:rPr>
      </w:pPr>
      <w:r w:rsidRPr="00BB05B1">
        <w:rPr>
          <w:rFonts w:ascii="Open Sans Light" w:hAnsi="Open Sans Light" w:cs="Open Sans Light"/>
          <w:b/>
          <w:sz w:val="28"/>
          <w:szCs w:val="28"/>
          <w:lang w:val="en-GB"/>
        </w:rPr>
        <w:drawing>
          <wp:inline distT="0" distB="0" distL="0" distR="0" wp14:anchorId="7B622247" wp14:editId="7EC9FF1E">
            <wp:extent cx="5067300" cy="7181850"/>
            <wp:effectExtent l="0" t="0" r="0" b="0"/>
            <wp:docPr id="2086920153" name="Picture 1" descr="A paper with a circle and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920153" name="Picture 1" descr="A paper with a circle and numbe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2558B" w14:textId="77777777" w:rsidR="005574E8" w:rsidRDefault="005574E8" w:rsidP="005574E8">
      <w:pPr>
        <w:rPr>
          <w:lang w:eastAsia="en-US"/>
        </w:rPr>
      </w:pPr>
    </w:p>
    <w:p w14:paraId="0EEDB667" w14:textId="77777777" w:rsidR="005574E8" w:rsidRDefault="005574E8" w:rsidP="005574E8">
      <w:pPr>
        <w:rPr>
          <w:lang w:eastAsia="en-US"/>
        </w:rPr>
      </w:pPr>
    </w:p>
    <w:p w14:paraId="23922192" w14:textId="77777777" w:rsidR="005574E8" w:rsidRDefault="005574E8" w:rsidP="005574E8">
      <w:pPr>
        <w:rPr>
          <w:lang w:eastAsia="en-US"/>
        </w:rPr>
      </w:pPr>
    </w:p>
    <w:p w14:paraId="0D028A1B" w14:textId="77777777" w:rsidR="005574E8" w:rsidRDefault="005574E8" w:rsidP="005574E8">
      <w:pPr>
        <w:rPr>
          <w:lang w:eastAsia="en-US"/>
        </w:rPr>
      </w:pPr>
    </w:p>
    <w:p w14:paraId="77C3D212" w14:textId="77777777" w:rsidR="005574E8" w:rsidRDefault="005574E8" w:rsidP="005574E8">
      <w:pPr>
        <w:rPr>
          <w:lang w:eastAsia="en-US"/>
        </w:rPr>
      </w:pPr>
    </w:p>
    <w:p w14:paraId="0B2FEC80" w14:textId="77777777" w:rsidR="005574E8" w:rsidRDefault="005574E8" w:rsidP="005574E8">
      <w:pPr>
        <w:rPr>
          <w:lang w:eastAsia="en-US"/>
        </w:rPr>
      </w:pPr>
    </w:p>
    <w:p w14:paraId="70486322" w14:textId="77777777" w:rsidR="005574E8" w:rsidRDefault="005574E8" w:rsidP="005574E8">
      <w:pPr>
        <w:rPr>
          <w:lang w:eastAsia="en-US"/>
        </w:rPr>
      </w:pPr>
    </w:p>
    <w:p w14:paraId="179067FE" w14:textId="77777777" w:rsidR="005574E8" w:rsidRDefault="005574E8" w:rsidP="005574E8">
      <w:pPr>
        <w:rPr>
          <w:lang w:eastAsia="en-US"/>
        </w:rPr>
      </w:pPr>
    </w:p>
    <w:p w14:paraId="7D84D010" w14:textId="77777777" w:rsidR="005574E8" w:rsidRDefault="005574E8" w:rsidP="005574E8">
      <w:pPr>
        <w:rPr>
          <w:lang w:eastAsia="en-US"/>
        </w:rPr>
      </w:pPr>
    </w:p>
    <w:p w14:paraId="01594362" w14:textId="77777777" w:rsidR="005574E8" w:rsidRDefault="005574E8" w:rsidP="005574E8">
      <w:pPr>
        <w:rPr>
          <w:lang w:eastAsia="en-US"/>
        </w:rPr>
      </w:pPr>
    </w:p>
    <w:p w14:paraId="76167063" w14:textId="77777777" w:rsidR="005574E8" w:rsidRDefault="005574E8" w:rsidP="005574E8">
      <w:pPr>
        <w:rPr>
          <w:lang w:eastAsia="en-US"/>
        </w:rPr>
      </w:pPr>
    </w:p>
    <w:p w14:paraId="6B25B544" w14:textId="77777777" w:rsidR="005574E8" w:rsidRDefault="005574E8" w:rsidP="005574E8">
      <w:pPr>
        <w:rPr>
          <w:lang w:eastAsia="en-US"/>
        </w:rPr>
      </w:pPr>
    </w:p>
    <w:p w14:paraId="60D67E34" w14:textId="39D1D143" w:rsidR="005574E8" w:rsidRDefault="005574E8" w:rsidP="005574E8">
      <w:pPr>
        <w:pStyle w:val="Heading1"/>
      </w:pPr>
      <w:r>
        <w:lastRenderedPageBreak/>
        <w:t>Activity 5</w:t>
      </w:r>
    </w:p>
    <w:p w14:paraId="78E8A742" w14:textId="77777777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>For each of these example questions work through and decide:</w:t>
      </w:r>
    </w:p>
    <w:p w14:paraId="10657DCC" w14:textId="77777777" w:rsidR="005574E8" w:rsidRPr="00B32BC6" w:rsidRDefault="005574E8" w:rsidP="005574E8">
      <w:pPr>
        <w:numPr>
          <w:ilvl w:val="0"/>
          <w:numId w:val="48"/>
        </w:numPr>
        <w:spacing w:after="160" w:line="256" w:lineRule="auto"/>
        <w:contextualSpacing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>Is it a mathematical reasoning – in the sense defined in the powerpoint?</w:t>
      </w:r>
    </w:p>
    <w:p w14:paraId="2097C777" w14:textId="77777777" w:rsidR="005574E8" w:rsidRPr="00B32BC6" w:rsidRDefault="005574E8" w:rsidP="005574E8">
      <w:pPr>
        <w:numPr>
          <w:ilvl w:val="0"/>
          <w:numId w:val="48"/>
        </w:numPr>
        <w:spacing w:after="160" w:line="256" w:lineRule="auto"/>
        <w:contextualSpacing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>If so, what are the properties that make it a mathematical reasoning question?</w:t>
      </w:r>
    </w:p>
    <w:p w14:paraId="79CBD73A" w14:textId="77777777" w:rsidR="005574E8" w:rsidRPr="00B32BC6" w:rsidRDefault="005574E8" w:rsidP="005574E8">
      <w:pPr>
        <w:spacing w:after="160" w:line="256" w:lineRule="auto"/>
        <w:ind w:left="360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 xml:space="preserve"> (making deductions and drawing conclusions, constructing chains of reasoning, presenting arguments and proofs, interpreting and communicating information accurately)</w:t>
      </w:r>
    </w:p>
    <w:p w14:paraId="2E22D7ED" w14:textId="77777777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t>A</w:t>
      </w:r>
    </w:p>
    <w:p w14:paraId="09C25F8A" w14:textId="4130E1E9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u w:val="single"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u w:val="single"/>
          <w:lang w:val="en-GB"/>
        </w:rPr>
        <w:t>4MA1 2F</w:t>
      </w:r>
    </w:p>
    <w:p w14:paraId="00D7ECB4" w14:textId="77777777" w:rsidR="005574E8" w:rsidRPr="00B32BC6" w:rsidRDefault="005574E8" w:rsidP="005574E8">
      <w:pPr>
        <w:tabs>
          <w:tab w:val="left" w:pos="426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76A07860" wp14:editId="6B328097">
            <wp:extent cx="5964353" cy="4486275"/>
            <wp:effectExtent l="0" t="0" r="0" b="0"/>
            <wp:docPr id="232409599" name="Picture 1" descr="A grid paper with numbers and a no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409599" name="Picture 1" descr="A grid paper with numbers and a note&#10;&#10;AI-generated content may be incorrect."/>
                    <pic:cNvPicPr/>
                  </pic:nvPicPr>
                  <pic:blipFill rotWithShape="1">
                    <a:blip r:embed="rId35"/>
                    <a:srcRect l="-1" r="-1896" b="26698"/>
                    <a:stretch/>
                  </pic:blipFill>
                  <pic:spPr bwMode="auto">
                    <a:xfrm>
                      <a:off x="0" y="0"/>
                      <a:ext cx="5975782" cy="4494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29B92B" w14:textId="77777777" w:rsidR="005574E8" w:rsidRPr="00B32BC6" w:rsidRDefault="005574E8" w:rsidP="005574E8">
      <w:pPr>
        <w:rPr>
          <w:rFonts w:asciiTheme="minorHAnsi" w:hAnsiTheme="minorHAnsi"/>
          <w:lang w:eastAsia="en-US"/>
        </w:rPr>
      </w:pPr>
    </w:p>
    <w:p w14:paraId="4CD68E18" w14:textId="77777777" w:rsidR="005574E8" w:rsidRPr="00B32BC6" w:rsidRDefault="005574E8" w:rsidP="005574E8">
      <w:pPr>
        <w:rPr>
          <w:rFonts w:asciiTheme="minorHAnsi" w:hAnsiTheme="minorHAnsi"/>
          <w:lang w:eastAsia="en-US"/>
        </w:rPr>
      </w:pPr>
    </w:p>
    <w:p w14:paraId="10589058" w14:textId="77777777" w:rsidR="005574E8" w:rsidRPr="00B32BC6" w:rsidRDefault="005574E8" w:rsidP="005574E8">
      <w:pPr>
        <w:rPr>
          <w:rFonts w:asciiTheme="minorHAnsi" w:hAnsiTheme="minorHAnsi"/>
          <w:lang w:eastAsia="en-US"/>
        </w:rPr>
      </w:pPr>
    </w:p>
    <w:p w14:paraId="75F2764B" w14:textId="77777777" w:rsidR="005574E8" w:rsidRPr="00B32BC6" w:rsidRDefault="005574E8" w:rsidP="005574E8">
      <w:pPr>
        <w:tabs>
          <w:tab w:val="left" w:pos="426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t>B</w:t>
      </w:r>
    </w:p>
    <w:p w14:paraId="79214CA3" w14:textId="2C5835AF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4MA1 1HR</w:t>
      </w:r>
    </w:p>
    <w:p w14:paraId="0D85FA83" w14:textId="77777777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</w:p>
    <w:p w14:paraId="67E81947" w14:textId="77777777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  <w:r w:rsidRPr="00B32BC6">
        <w:rPr>
          <w:rFonts w:asciiTheme="minorHAnsi" w:eastAsia="Calibri" w:hAnsiTheme="minorHAnsi" w:cs="Open Sans Light"/>
          <w:sz w:val="22"/>
          <w:szCs w:val="22"/>
          <w:lang w:val="en-GB"/>
        </w:rPr>
        <w:drawing>
          <wp:inline distT="0" distB="0" distL="0" distR="0" wp14:anchorId="0BE2B1E7" wp14:editId="12CFB061">
            <wp:extent cx="6182588" cy="809738"/>
            <wp:effectExtent l="19050" t="19050" r="27940" b="28575"/>
            <wp:docPr id="1264977714" name="Picture 1" descr="A close up of a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977714" name="Picture 1" descr="A close up of a text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82588" cy="80973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805AA58" w14:textId="77777777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  <w:lastRenderedPageBreak/>
        <w:t>C</w:t>
      </w:r>
    </w:p>
    <w:p w14:paraId="5C64A19F" w14:textId="4F1052EA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4MA1 1F</w:t>
      </w:r>
    </w:p>
    <w:p w14:paraId="1B993EAF" w14:textId="77777777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u w:val="single"/>
          <w:lang w:val="en-GB"/>
        </w:rPr>
      </w:pPr>
      <w:r w:rsidRPr="00B32BC6">
        <w:rPr>
          <w:rFonts w:asciiTheme="minorHAnsi" w:eastAsia="Calibri" w:hAnsiTheme="minorHAnsi" w:cs="Open Sans Light"/>
          <w:sz w:val="22"/>
          <w:szCs w:val="22"/>
          <w:lang w:val="en-GB"/>
        </w:rPr>
        <w:drawing>
          <wp:inline distT="0" distB="0" distL="0" distR="0" wp14:anchorId="44AE3B53" wp14:editId="6B26C0EE">
            <wp:extent cx="6516009" cy="4515480"/>
            <wp:effectExtent l="19050" t="19050" r="18415" b="19050"/>
            <wp:docPr id="486424117" name="Picture 1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424117" name="Picture 1" descr="A screenshot of a test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516009" cy="45154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B2D5B9C" w14:textId="77777777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</w:p>
    <w:p w14:paraId="0DB3ED64" w14:textId="16205F3E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sz w:val="22"/>
          <w:szCs w:val="22"/>
          <w:lang w:val="en-GB"/>
        </w:rPr>
        <w:t>D</w:t>
      </w:r>
      <w:bookmarkStart w:id="6" w:name="_Hlk25916471"/>
    </w:p>
    <w:p w14:paraId="3F2B8880" w14:textId="6E6AAE77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4MA1 1FR</w:t>
      </w:r>
    </w:p>
    <w:bookmarkEnd w:id="6"/>
    <w:p w14:paraId="04207AAF" w14:textId="77777777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sz w:val="22"/>
          <w:szCs w:val="22"/>
          <w:lang w:val="en-GB"/>
        </w:rPr>
      </w:pPr>
      <w:r w:rsidRPr="00B32BC6">
        <w:rPr>
          <w:rFonts w:asciiTheme="minorHAnsi" w:eastAsia="Calibri" w:hAnsiTheme="minorHAnsi" w:cs="Open Sans Light"/>
          <w:sz w:val="22"/>
          <w:szCs w:val="22"/>
          <w:lang w:val="en-GB"/>
        </w:rPr>
        <w:drawing>
          <wp:inline distT="0" distB="0" distL="0" distR="0" wp14:anchorId="48C46C3D" wp14:editId="2936E007">
            <wp:extent cx="6401693" cy="3486637"/>
            <wp:effectExtent l="19050" t="19050" r="18415" b="19050"/>
            <wp:docPr id="1843921248" name="Picture 1" descr="A diagram of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921248" name="Picture 1" descr="A diagram of a triangle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401693" cy="348663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44CE55F" w14:textId="72F292D4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bookmarkStart w:id="7" w:name="_Hlk25916844"/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t>E</w:t>
      </w:r>
    </w:p>
    <w:p w14:paraId="25084D46" w14:textId="5EF7CFE4" w:rsidR="005574E8" w:rsidRPr="00B32BC6" w:rsidRDefault="005574E8" w:rsidP="005574E8">
      <w:pPr>
        <w:spacing w:after="160" w:line="256" w:lineRule="auto"/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sz w:val="22"/>
          <w:szCs w:val="22"/>
          <w:u w:val="single"/>
          <w:lang w:val="en-GB"/>
        </w:rPr>
        <w:t>4MA1 1HR</w:t>
      </w:r>
    </w:p>
    <w:bookmarkEnd w:id="7"/>
    <w:p w14:paraId="45203BA9" w14:textId="777C8897" w:rsidR="005574E8" w:rsidRDefault="005574E8" w:rsidP="005574E8">
      <w:pPr>
        <w:rPr>
          <w:lang w:eastAsia="en-US"/>
        </w:rPr>
      </w:pPr>
      <w:r w:rsidRPr="00604953">
        <w:rPr>
          <w:rFonts w:ascii="Open Sans Light" w:eastAsia="Calibri" w:hAnsi="Open Sans Light" w:cs="Open Sans Light"/>
          <w:sz w:val="22"/>
          <w:szCs w:val="22"/>
          <w:lang w:val="en-GB"/>
        </w:rPr>
        <w:drawing>
          <wp:inline distT="0" distB="0" distL="0" distR="0" wp14:anchorId="7F90F37A" wp14:editId="40465FE1">
            <wp:extent cx="6548120" cy="4223385"/>
            <wp:effectExtent l="19050" t="19050" r="24130" b="24765"/>
            <wp:docPr id="42020597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20597" name="Picture 1" descr="A white paper with black text&#10;&#10;AI-generated content may b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42233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0170D87" w14:textId="77777777" w:rsidR="005574E8" w:rsidRDefault="005574E8" w:rsidP="005574E8">
      <w:pPr>
        <w:rPr>
          <w:lang w:eastAsia="en-US"/>
        </w:rPr>
      </w:pPr>
    </w:p>
    <w:p w14:paraId="5B1A6D79" w14:textId="77777777" w:rsidR="005574E8" w:rsidRDefault="005574E8" w:rsidP="005574E8">
      <w:pPr>
        <w:rPr>
          <w:lang w:eastAsia="en-US"/>
        </w:rPr>
      </w:pPr>
    </w:p>
    <w:p w14:paraId="5F2515D3" w14:textId="77777777" w:rsidR="005574E8" w:rsidRDefault="005574E8" w:rsidP="005574E8">
      <w:pPr>
        <w:rPr>
          <w:lang w:eastAsia="en-US"/>
        </w:rPr>
      </w:pPr>
    </w:p>
    <w:p w14:paraId="45518C52" w14:textId="77777777" w:rsidR="005574E8" w:rsidRDefault="005574E8" w:rsidP="005574E8">
      <w:pPr>
        <w:rPr>
          <w:lang w:eastAsia="en-US"/>
        </w:rPr>
      </w:pPr>
    </w:p>
    <w:p w14:paraId="6C4F5507" w14:textId="77777777" w:rsidR="005574E8" w:rsidRDefault="005574E8" w:rsidP="005574E8">
      <w:pPr>
        <w:rPr>
          <w:lang w:eastAsia="en-US"/>
        </w:rPr>
      </w:pPr>
    </w:p>
    <w:p w14:paraId="1F8D66DE" w14:textId="77777777" w:rsidR="005574E8" w:rsidRDefault="005574E8" w:rsidP="005574E8">
      <w:pPr>
        <w:rPr>
          <w:lang w:eastAsia="en-US"/>
        </w:rPr>
      </w:pPr>
    </w:p>
    <w:p w14:paraId="73D6D5BC" w14:textId="77777777" w:rsidR="005574E8" w:rsidRDefault="005574E8" w:rsidP="005574E8">
      <w:pPr>
        <w:rPr>
          <w:lang w:eastAsia="en-US"/>
        </w:rPr>
      </w:pPr>
    </w:p>
    <w:p w14:paraId="737B4CF5" w14:textId="77777777" w:rsidR="005574E8" w:rsidRDefault="005574E8" w:rsidP="005574E8">
      <w:pPr>
        <w:rPr>
          <w:lang w:eastAsia="en-US"/>
        </w:rPr>
      </w:pPr>
    </w:p>
    <w:p w14:paraId="65F418DD" w14:textId="77777777" w:rsidR="005574E8" w:rsidRDefault="005574E8" w:rsidP="005574E8">
      <w:pPr>
        <w:rPr>
          <w:lang w:eastAsia="en-US"/>
        </w:rPr>
      </w:pPr>
    </w:p>
    <w:p w14:paraId="29DF8B22" w14:textId="77777777" w:rsidR="005574E8" w:rsidRDefault="005574E8" w:rsidP="005574E8">
      <w:pPr>
        <w:rPr>
          <w:lang w:eastAsia="en-US"/>
        </w:rPr>
      </w:pPr>
    </w:p>
    <w:p w14:paraId="398C41C5" w14:textId="77777777" w:rsidR="005574E8" w:rsidRDefault="005574E8" w:rsidP="005574E8">
      <w:pPr>
        <w:rPr>
          <w:lang w:eastAsia="en-US"/>
        </w:rPr>
      </w:pPr>
    </w:p>
    <w:p w14:paraId="73F89B17" w14:textId="77777777" w:rsidR="005574E8" w:rsidRDefault="005574E8" w:rsidP="005574E8">
      <w:pPr>
        <w:rPr>
          <w:lang w:eastAsia="en-US"/>
        </w:rPr>
      </w:pPr>
    </w:p>
    <w:p w14:paraId="7F78642E" w14:textId="77777777" w:rsidR="005574E8" w:rsidRDefault="005574E8" w:rsidP="005574E8">
      <w:pPr>
        <w:rPr>
          <w:lang w:eastAsia="en-US"/>
        </w:rPr>
      </w:pPr>
    </w:p>
    <w:p w14:paraId="2C2B928F" w14:textId="77777777" w:rsidR="005574E8" w:rsidRDefault="005574E8" w:rsidP="005574E8">
      <w:pPr>
        <w:rPr>
          <w:lang w:eastAsia="en-US"/>
        </w:rPr>
      </w:pPr>
    </w:p>
    <w:p w14:paraId="73C2A5D6" w14:textId="77777777" w:rsidR="005574E8" w:rsidRDefault="005574E8" w:rsidP="005574E8">
      <w:pPr>
        <w:rPr>
          <w:lang w:eastAsia="en-US"/>
        </w:rPr>
      </w:pPr>
    </w:p>
    <w:p w14:paraId="6DA25D93" w14:textId="77777777" w:rsidR="005574E8" w:rsidRDefault="005574E8" w:rsidP="005574E8">
      <w:pPr>
        <w:rPr>
          <w:lang w:eastAsia="en-US"/>
        </w:rPr>
      </w:pPr>
    </w:p>
    <w:p w14:paraId="22C8BA93" w14:textId="77777777" w:rsidR="005574E8" w:rsidRDefault="005574E8" w:rsidP="005574E8">
      <w:pPr>
        <w:rPr>
          <w:lang w:eastAsia="en-US"/>
        </w:rPr>
      </w:pPr>
    </w:p>
    <w:p w14:paraId="21E648D1" w14:textId="77777777" w:rsidR="005574E8" w:rsidRDefault="005574E8" w:rsidP="005574E8">
      <w:pPr>
        <w:rPr>
          <w:lang w:eastAsia="en-US"/>
        </w:rPr>
      </w:pPr>
    </w:p>
    <w:p w14:paraId="43D8E8C1" w14:textId="77777777" w:rsidR="005574E8" w:rsidRDefault="005574E8" w:rsidP="005574E8">
      <w:pPr>
        <w:rPr>
          <w:lang w:eastAsia="en-US"/>
        </w:rPr>
      </w:pPr>
    </w:p>
    <w:p w14:paraId="03B50E16" w14:textId="77777777" w:rsidR="005574E8" w:rsidRDefault="005574E8" w:rsidP="005574E8">
      <w:pPr>
        <w:rPr>
          <w:lang w:eastAsia="en-US"/>
        </w:rPr>
      </w:pPr>
    </w:p>
    <w:p w14:paraId="4BE05E7E" w14:textId="77777777" w:rsidR="005574E8" w:rsidRDefault="005574E8" w:rsidP="005574E8">
      <w:pPr>
        <w:rPr>
          <w:lang w:eastAsia="en-US"/>
        </w:rPr>
      </w:pPr>
    </w:p>
    <w:p w14:paraId="1EBBC087" w14:textId="77777777" w:rsidR="005574E8" w:rsidRDefault="005574E8" w:rsidP="005574E8">
      <w:pPr>
        <w:rPr>
          <w:lang w:eastAsia="en-US"/>
        </w:rPr>
      </w:pPr>
    </w:p>
    <w:p w14:paraId="4936A859" w14:textId="77777777" w:rsidR="005574E8" w:rsidRDefault="005574E8" w:rsidP="005574E8">
      <w:pPr>
        <w:rPr>
          <w:lang w:eastAsia="en-US"/>
        </w:rPr>
      </w:pPr>
    </w:p>
    <w:p w14:paraId="4E86837D" w14:textId="77777777" w:rsidR="005574E8" w:rsidRDefault="005574E8" w:rsidP="005574E8">
      <w:pPr>
        <w:rPr>
          <w:lang w:eastAsia="en-US"/>
        </w:rPr>
      </w:pPr>
    </w:p>
    <w:p w14:paraId="5C321DA0" w14:textId="77777777" w:rsidR="005574E8" w:rsidRDefault="005574E8" w:rsidP="005574E8">
      <w:pPr>
        <w:rPr>
          <w:lang w:eastAsia="en-US"/>
        </w:rPr>
      </w:pPr>
    </w:p>
    <w:p w14:paraId="132F511B" w14:textId="74FFFAA3" w:rsidR="005574E8" w:rsidRDefault="005574E8" w:rsidP="005574E8">
      <w:pPr>
        <w:pStyle w:val="Heading1"/>
      </w:pPr>
      <w:r>
        <w:lastRenderedPageBreak/>
        <w:t>Activity 6</w:t>
      </w:r>
    </w:p>
    <w:p w14:paraId="0963A5C4" w14:textId="77777777" w:rsidR="005574E8" w:rsidRPr="00B32BC6" w:rsidRDefault="005574E8" w:rsidP="005574E8">
      <w:pPr>
        <w:rPr>
          <w:rFonts w:asciiTheme="minorHAnsi" w:hAnsiTheme="minorHAnsi"/>
          <w:lang w:eastAsia="en-US"/>
        </w:rPr>
      </w:pPr>
      <w:r w:rsidRPr="00B32BC6">
        <w:rPr>
          <w:rFonts w:asciiTheme="minorHAnsi" w:hAnsiTheme="minorHAnsi"/>
          <w:lang w:eastAsia="en-US"/>
        </w:rPr>
        <w:t xml:space="preserve">Write down, based on your own knowledge one or two questions suitable for either F or H tier which you do </w:t>
      </w:r>
      <w:r w:rsidRPr="00B32BC6">
        <w:rPr>
          <w:rFonts w:asciiTheme="minorHAnsi" w:hAnsiTheme="minorHAnsi"/>
          <w:b/>
          <w:bCs/>
          <w:lang w:eastAsia="en-US"/>
        </w:rPr>
        <w:t>not</w:t>
      </w:r>
      <w:r w:rsidRPr="00B32BC6">
        <w:rPr>
          <w:rFonts w:asciiTheme="minorHAnsi" w:hAnsiTheme="minorHAnsi"/>
          <w:lang w:eastAsia="en-US"/>
        </w:rPr>
        <w:t xml:space="preserve"> think are examples of problem solving. </w:t>
      </w:r>
    </w:p>
    <w:p w14:paraId="4FDB147C" w14:textId="77777777" w:rsidR="00B32BC6" w:rsidRPr="00B32BC6" w:rsidRDefault="00B32BC6" w:rsidP="005574E8">
      <w:pPr>
        <w:rPr>
          <w:rFonts w:asciiTheme="minorHAnsi" w:hAnsiTheme="minorHAnsi"/>
          <w:lang w:eastAsia="en-US"/>
        </w:rPr>
      </w:pPr>
    </w:p>
    <w:p w14:paraId="6411E1F5" w14:textId="4EDB04CD" w:rsidR="005574E8" w:rsidRPr="00B32BC6" w:rsidRDefault="005574E8" w:rsidP="005574E8">
      <w:pPr>
        <w:rPr>
          <w:rFonts w:asciiTheme="minorHAnsi" w:hAnsiTheme="minorHAnsi"/>
          <w:lang w:eastAsia="en-US"/>
        </w:rPr>
      </w:pPr>
      <w:r w:rsidRPr="00B32BC6">
        <w:rPr>
          <w:rFonts w:asciiTheme="minorHAnsi" w:hAnsiTheme="minorHAnsi"/>
          <w:lang w:eastAsia="en-US"/>
        </w:rPr>
        <w:t>How do you think you could change them into problem solving questions?</w:t>
      </w:r>
    </w:p>
    <w:p w14:paraId="3B4A0FAD" w14:textId="77777777" w:rsidR="005574E8" w:rsidRDefault="005574E8" w:rsidP="005574E8">
      <w:pPr>
        <w:rPr>
          <w:lang w:eastAsia="en-US"/>
        </w:rPr>
      </w:pPr>
    </w:p>
    <w:p w14:paraId="4493C8CA" w14:textId="77777777" w:rsidR="005574E8" w:rsidRDefault="005574E8" w:rsidP="005574E8">
      <w:pPr>
        <w:rPr>
          <w:lang w:eastAsia="en-US"/>
        </w:rPr>
      </w:pPr>
    </w:p>
    <w:p w14:paraId="6591E0A3" w14:textId="77777777" w:rsidR="00B32BC6" w:rsidRDefault="00B32BC6" w:rsidP="005574E8">
      <w:pPr>
        <w:rPr>
          <w:lang w:eastAsia="en-US"/>
        </w:rPr>
      </w:pPr>
    </w:p>
    <w:p w14:paraId="12A4EEE8" w14:textId="77777777" w:rsidR="00B32BC6" w:rsidRDefault="00B32BC6" w:rsidP="005574E8">
      <w:pPr>
        <w:rPr>
          <w:lang w:eastAsia="en-US"/>
        </w:rPr>
      </w:pPr>
    </w:p>
    <w:p w14:paraId="01F909A0" w14:textId="77777777" w:rsidR="00B32BC6" w:rsidRDefault="00B32BC6" w:rsidP="005574E8">
      <w:pPr>
        <w:rPr>
          <w:lang w:eastAsia="en-US"/>
        </w:rPr>
      </w:pPr>
    </w:p>
    <w:p w14:paraId="06FBBF03" w14:textId="77777777" w:rsidR="00B32BC6" w:rsidRDefault="00B32BC6" w:rsidP="005574E8">
      <w:pPr>
        <w:rPr>
          <w:lang w:eastAsia="en-US"/>
        </w:rPr>
      </w:pPr>
    </w:p>
    <w:p w14:paraId="3D5B78C7" w14:textId="77777777" w:rsidR="00B32BC6" w:rsidRDefault="00B32BC6" w:rsidP="005574E8">
      <w:pPr>
        <w:rPr>
          <w:lang w:eastAsia="en-US"/>
        </w:rPr>
      </w:pPr>
    </w:p>
    <w:p w14:paraId="0916D0F7" w14:textId="77777777" w:rsidR="00B32BC6" w:rsidRDefault="00B32BC6" w:rsidP="005574E8">
      <w:pPr>
        <w:rPr>
          <w:lang w:eastAsia="en-US"/>
        </w:rPr>
      </w:pPr>
    </w:p>
    <w:p w14:paraId="078850C6" w14:textId="77777777" w:rsidR="00B32BC6" w:rsidRDefault="00B32BC6" w:rsidP="005574E8">
      <w:pPr>
        <w:rPr>
          <w:lang w:eastAsia="en-US"/>
        </w:rPr>
      </w:pPr>
    </w:p>
    <w:p w14:paraId="02B7232E" w14:textId="77777777" w:rsidR="00B32BC6" w:rsidRDefault="00B32BC6" w:rsidP="005574E8">
      <w:pPr>
        <w:rPr>
          <w:lang w:eastAsia="en-US"/>
        </w:rPr>
      </w:pPr>
    </w:p>
    <w:p w14:paraId="4B640D22" w14:textId="77777777" w:rsidR="00B32BC6" w:rsidRDefault="00B32BC6" w:rsidP="005574E8">
      <w:pPr>
        <w:rPr>
          <w:lang w:eastAsia="en-US"/>
        </w:rPr>
      </w:pPr>
    </w:p>
    <w:p w14:paraId="5AFFFBBE" w14:textId="77777777" w:rsidR="00B32BC6" w:rsidRDefault="00B32BC6" w:rsidP="005574E8">
      <w:pPr>
        <w:rPr>
          <w:lang w:eastAsia="en-US"/>
        </w:rPr>
      </w:pPr>
    </w:p>
    <w:p w14:paraId="4F9F2D58" w14:textId="77777777" w:rsidR="00B32BC6" w:rsidRDefault="00B32BC6" w:rsidP="005574E8">
      <w:pPr>
        <w:rPr>
          <w:lang w:eastAsia="en-US"/>
        </w:rPr>
      </w:pPr>
    </w:p>
    <w:p w14:paraId="6DF37C4E" w14:textId="77777777" w:rsidR="00B32BC6" w:rsidRDefault="00B32BC6" w:rsidP="005574E8">
      <w:pPr>
        <w:rPr>
          <w:lang w:eastAsia="en-US"/>
        </w:rPr>
      </w:pPr>
    </w:p>
    <w:p w14:paraId="376AB1E2" w14:textId="77777777" w:rsidR="00B32BC6" w:rsidRDefault="00B32BC6" w:rsidP="005574E8">
      <w:pPr>
        <w:rPr>
          <w:lang w:eastAsia="en-US"/>
        </w:rPr>
      </w:pPr>
    </w:p>
    <w:p w14:paraId="40FC00C4" w14:textId="77777777" w:rsidR="00B32BC6" w:rsidRDefault="00B32BC6" w:rsidP="005574E8">
      <w:pPr>
        <w:rPr>
          <w:lang w:eastAsia="en-US"/>
        </w:rPr>
      </w:pPr>
    </w:p>
    <w:p w14:paraId="4F699029" w14:textId="77777777" w:rsidR="00B32BC6" w:rsidRDefault="00B32BC6" w:rsidP="005574E8">
      <w:pPr>
        <w:rPr>
          <w:lang w:eastAsia="en-US"/>
        </w:rPr>
      </w:pPr>
    </w:p>
    <w:p w14:paraId="7B517B56" w14:textId="77777777" w:rsidR="00B32BC6" w:rsidRDefault="00B32BC6" w:rsidP="005574E8">
      <w:pPr>
        <w:rPr>
          <w:lang w:eastAsia="en-US"/>
        </w:rPr>
      </w:pPr>
    </w:p>
    <w:p w14:paraId="0BA3C9B8" w14:textId="77777777" w:rsidR="00B32BC6" w:rsidRDefault="00B32BC6" w:rsidP="005574E8">
      <w:pPr>
        <w:rPr>
          <w:lang w:eastAsia="en-US"/>
        </w:rPr>
      </w:pPr>
    </w:p>
    <w:p w14:paraId="7858E340" w14:textId="77777777" w:rsidR="00B32BC6" w:rsidRDefault="00B32BC6" w:rsidP="005574E8">
      <w:pPr>
        <w:rPr>
          <w:lang w:eastAsia="en-US"/>
        </w:rPr>
      </w:pPr>
    </w:p>
    <w:p w14:paraId="48CD767D" w14:textId="77777777" w:rsidR="00B32BC6" w:rsidRDefault="00B32BC6" w:rsidP="005574E8">
      <w:pPr>
        <w:rPr>
          <w:lang w:eastAsia="en-US"/>
        </w:rPr>
      </w:pPr>
    </w:p>
    <w:p w14:paraId="09708C2D" w14:textId="77777777" w:rsidR="00B32BC6" w:rsidRDefault="00B32BC6" w:rsidP="005574E8">
      <w:pPr>
        <w:rPr>
          <w:lang w:eastAsia="en-US"/>
        </w:rPr>
      </w:pPr>
    </w:p>
    <w:p w14:paraId="480191BB" w14:textId="77777777" w:rsidR="00B32BC6" w:rsidRDefault="00B32BC6" w:rsidP="005574E8">
      <w:pPr>
        <w:rPr>
          <w:lang w:eastAsia="en-US"/>
        </w:rPr>
      </w:pPr>
    </w:p>
    <w:p w14:paraId="6A3A3B8A" w14:textId="77777777" w:rsidR="00B32BC6" w:rsidRDefault="00B32BC6" w:rsidP="005574E8">
      <w:pPr>
        <w:rPr>
          <w:lang w:eastAsia="en-US"/>
        </w:rPr>
      </w:pPr>
    </w:p>
    <w:p w14:paraId="5E26D84C" w14:textId="77777777" w:rsidR="00B32BC6" w:rsidRDefault="00B32BC6" w:rsidP="005574E8">
      <w:pPr>
        <w:rPr>
          <w:lang w:eastAsia="en-US"/>
        </w:rPr>
      </w:pPr>
    </w:p>
    <w:p w14:paraId="4D6214EA" w14:textId="77777777" w:rsidR="00B32BC6" w:rsidRDefault="00B32BC6" w:rsidP="005574E8">
      <w:pPr>
        <w:rPr>
          <w:lang w:eastAsia="en-US"/>
        </w:rPr>
      </w:pPr>
    </w:p>
    <w:p w14:paraId="3127F4B6" w14:textId="77777777" w:rsidR="00B32BC6" w:rsidRDefault="00B32BC6" w:rsidP="005574E8">
      <w:pPr>
        <w:rPr>
          <w:lang w:eastAsia="en-US"/>
        </w:rPr>
      </w:pPr>
    </w:p>
    <w:p w14:paraId="0C695327" w14:textId="77777777" w:rsidR="00B32BC6" w:rsidRDefault="00B32BC6" w:rsidP="005574E8">
      <w:pPr>
        <w:rPr>
          <w:lang w:eastAsia="en-US"/>
        </w:rPr>
      </w:pPr>
    </w:p>
    <w:p w14:paraId="1E01C6B0" w14:textId="77777777" w:rsidR="00B32BC6" w:rsidRDefault="00B32BC6" w:rsidP="005574E8">
      <w:pPr>
        <w:rPr>
          <w:lang w:eastAsia="en-US"/>
        </w:rPr>
      </w:pPr>
    </w:p>
    <w:p w14:paraId="5EAA460E" w14:textId="77777777" w:rsidR="00B32BC6" w:rsidRDefault="00B32BC6" w:rsidP="005574E8">
      <w:pPr>
        <w:rPr>
          <w:lang w:eastAsia="en-US"/>
        </w:rPr>
      </w:pPr>
    </w:p>
    <w:p w14:paraId="6F39041B" w14:textId="77777777" w:rsidR="00B32BC6" w:rsidRDefault="00B32BC6" w:rsidP="005574E8">
      <w:pPr>
        <w:rPr>
          <w:lang w:eastAsia="en-US"/>
        </w:rPr>
      </w:pPr>
    </w:p>
    <w:p w14:paraId="5E3D962A" w14:textId="77777777" w:rsidR="00B32BC6" w:rsidRDefault="00B32BC6" w:rsidP="005574E8">
      <w:pPr>
        <w:rPr>
          <w:lang w:eastAsia="en-US"/>
        </w:rPr>
      </w:pPr>
    </w:p>
    <w:p w14:paraId="2BDD6240" w14:textId="77777777" w:rsidR="00B32BC6" w:rsidRDefault="00B32BC6" w:rsidP="005574E8">
      <w:pPr>
        <w:rPr>
          <w:lang w:eastAsia="en-US"/>
        </w:rPr>
      </w:pPr>
    </w:p>
    <w:p w14:paraId="4637CDE4" w14:textId="77777777" w:rsidR="00B32BC6" w:rsidRDefault="00B32BC6" w:rsidP="005574E8">
      <w:pPr>
        <w:rPr>
          <w:lang w:eastAsia="en-US"/>
        </w:rPr>
      </w:pPr>
    </w:p>
    <w:p w14:paraId="3D0D1A04" w14:textId="77777777" w:rsidR="00B32BC6" w:rsidRDefault="00B32BC6" w:rsidP="005574E8">
      <w:pPr>
        <w:rPr>
          <w:lang w:eastAsia="en-US"/>
        </w:rPr>
      </w:pPr>
    </w:p>
    <w:p w14:paraId="71822927" w14:textId="77777777" w:rsidR="00B32BC6" w:rsidRDefault="00B32BC6" w:rsidP="005574E8">
      <w:pPr>
        <w:rPr>
          <w:lang w:eastAsia="en-US"/>
        </w:rPr>
      </w:pPr>
    </w:p>
    <w:p w14:paraId="0BF371D5" w14:textId="77777777" w:rsidR="00B32BC6" w:rsidRDefault="00B32BC6" w:rsidP="005574E8">
      <w:pPr>
        <w:rPr>
          <w:lang w:eastAsia="en-US"/>
        </w:rPr>
      </w:pPr>
    </w:p>
    <w:p w14:paraId="0370B8DE" w14:textId="77777777" w:rsidR="00B32BC6" w:rsidRDefault="00B32BC6" w:rsidP="005574E8">
      <w:pPr>
        <w:rPr>
          <w:lang w:eastAsia="en-US"/>
        </w:rPr>
      </w:pPr>
    </w:p>
    <w:p w14:paraId="7FB3DB64" w14:textId="77777777" w:rsidR="00B32BC6" w:rsidRDefault="00B32BC6" w:rsidP="005574E8">
      <w:pPr>
        <w:rPr>
          <w:lang w:eastAsia="en-US"/>
        </w:rPr>
      </w:pPr>
    </w:p>
    <w:p w14:paraId="0BDC2621" w14:textId="77777777" w:rsidR="00B32BC6" w:rsidRDefault="00B32BC6" w:rsidP="005574E8">
      <w:pPr>
        <w:rPr>
          <w:lang w:eastAsia="en-US"/>
        </w:rPr>
      </w:pPr>
    </w:p>
    <w:p w14:paraId="3ED9A5D4" w14:textId="77777777" w:rsidR="00B32BC6" w:rsidRDefault="00B32BC6" w:rsidP="005574E8">
      <w:pPr>
        <w:rPr>
          <w:lang w:eastAsia="en-US"/>
        </w:rPr>
      </w:pPr>
    </w:p>
    <w:p w14:paraId="3BBE7F6A" w14:textId="77777777" w:rsidR="00B32BC6" w:rsidRDefault="00B32BC6" w:rsidP="005574E8">
      <w:pPr>
        <w:rPr>
          <w:lang w:eastAsia="en-US"/>
        </w:rPr>
      </w:pPr>
    </w:p>
    <w:p w14:paraId="4F0BB9AA" w14:textId="69C6093F" w:rsidR="00B32BC6" w:rsidRDefault="00B32BC6" w:rsidP="00B32BC6">
      <w:pPr>
        <w:pStyle w:val="Heading1"/>
      </w:pPr>
      <w:r>
        <w:lastRenderedPageBreak/>
        <w:t>Activity 7</w:t>
      </w:r>
    </w:p>
    <w:p w14:paraId="79396B00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>For each of these example questions work through and decide:</w:t>
      </w:r>
    </w:p>
    <w:p w14:paraId="2ACAC7E7" w14:textId="77777777" w:rsidR="00B32BC6" w:rsidRPr="00B32BC6" w:rsidRDefault="00B32BC6" w:rsidP="00B32BC6">
      <w:pPr>
        <w:numPr>
          <w:ilvl w:val="0"/>
          <w:numId w:val="49"/>
        </w:numPr>
        <w:spacing w:after="160" w:line="256" w:lineRule="auto"/>
        <w:contextualSpacing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>Is it a mathematical problem – in the sense defined in the powerpoint?</w:t>
      </w:r>
    </w:p>
    <w:p w14:paraId="4063A7C8" w14:textId="77777777" w:rsidR="00B32BC6" w:rsidRPr="00B32BC6" w:rsidRDefault="00B32BC6" w:rsidP="00B32BC6">
      <w:pPr>
        <w:numPr>
          <w:ilvl w:val="0"/>
          <w:numId w:val="49"/>
        </w:numPr>
        <w:spacing w:after="160" w:line="256" w:lineRule="auto"/>
        <w:contextualSpacing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>If so, what are the properties that make it a problem?</w:t>
      </w:r>
    </w:p>
    <w:p w14:paraId="4A288CB5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 xml:space="preserve"> (More than one content area, a succession of processes, no obvious standard method, unfamiliar, requires translation to allow suitable mathematical processes. </w:t>
      </w:r>
    </w:p>
    <w:p w14:paraId="02DCD066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 w:rsidRPr="00604953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>A</w:t>
      </w:r>
    </w:p>
    <w:p w14:paraId="6C33803D" w14:textId="394642EC" w:rsidR="00B32BC6" w:rsidRPr="00B32BC6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  <w:r w:rsidRPr="00B32BC6"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  <w:t>4MA1 2HR</w:t>
      </w:r>
    </w:p>
    <w:p w14:paraId="0ECBA44B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04953">
        <w:rPr>
          <w:rFonts w:ascii="Open Sans Light" w:eastAsia="Calibri" w:hAnsi="Open Sans Light" w:cs="Open Sans Light"/>
          <w:sz w:val="22"/>
          <w:szCs w:val="22"/>
          <w:lang w:val="en-GB"/>
        </w:rPr>
        <w:drawing>
          <wp:inline distT="0" distB="0" distL="0" distR="0" wp14:anchorId="6A0F2F89" wp14:editId="639F883D">
            <wp:extent cx="4591691" cy="1324160"/>
            <wp:effectExtent l="19050" t="19050" r="18415" b="28575"/>
            <wp:docPr id="844973973" name="Picture 1" descr="A math equations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973973" name="Picture 1" descr="A math equations on a white background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91691" cy="1324160"/>
                    </a:xfrm>
                    <a:prstGeom prst="rect">
                      <a:avLst/>
                    </a:prstGeom>
                    <a:ln>
                      <a:solidFill>
                        <a:srgbClr val="073779"/>
                      </a:solidFill>
                    </a:ln>
                  </pic:spPr>
                </pic:pic>
              </a:graphicData>
            </a:graphic>
          </wp:inline>
        </w:drawing>
      </w:r>
    </w:p>
    <w:p w14:paraId="6C1F444D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 w:rsidRPr="00604953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>B</w:t>
      </w:r>
    </w:p>
    <w:p w14:paraId="068C28F9" w14:textId="6C4AFCB7" w:rsidR="00B32BC6" w:rsidRPr="00B32BC6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  <w:r w:rsidRPr="00B32BC6"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  <w:t>4MA1 1F</w:t>
      </w:r>
    </w:p>
    <w:p w14:paraId="4A0C9A9E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04953">
        <w:rPr>
          <w:rFonts w:ascii="Open Sans Light" w:eastAsia="Calibri" w:hAnsi="Open Sans Light" w:cs="Open Sans Light"/>
          <w:sz w:val="22"/>
          <w:szCs w:val="22"/>
          <w:lang w:val="en-GB"/>
        </w:rPr>
        <w:drawing>
          <wp:inline distT="0" distB="0" distL="0" distR="0" wp14:anchorId="7A3A7475" wp14:editId="2F92A6B7">
            <wp:extent cx="4896533" cy="1724266"/>
            <wp:effectExtent l="19050" t="19050" r="18415" b="28575"/>
            <wp:docPr id="43976146" name="Picture 1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76146" name="Picture 1" descr="A white paper with black text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96533" cy="1724266"/>
                    </a:xfrm>
                    <a:prstGeom prst="rect">
                      <a:avLst/>
                    </a:prstGeom>
                    <a:ln>
                      <a:solidFill>
                        <a:srgbClr val="073779"/>
                      </a:solidFill>
                    </a:ln>
                  </pic:spPr>
                </pic:pic>
              </a:graphicData>
            </a:graphic>
          </wp:inline>
        </w:drawing>
      </w:r>
    </w:p>
    <w:p w14:paraId="26291703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 w:rsidRPr="00604953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>C</w:t>
      </w:r>
    </w:p>
    <w:p w14:paraId="11649A25" w14:textId="13CDE820" w:rsidR="00B32BC6" w:rsidRPr="00B32BC6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B32BC6"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  <w:t>1HR</w:t>
      </w:r>
    </w:p>
    <w:p w14:paraId="5B7A3EED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</w:p>
    <w:p w14:paraId="7BCD00DB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04953">
        <w:rPr>
          <w:rFonts w:ascii="Open Sans Light" w:eastAsia="Calibri" w:hAnsi="Open Sans Light" w:cs="Open Sans Light"/>
          <w:sz w:val="22"/>
          <w:szCs w:val="22"/>
          <w:lang w:val="en-GB"/>
        </w:rPr>
        <w:drawing>
          <wp:inline distT="0" distB="0" distL="0" distR="0" wp14:anchorId="281277D9" wp14:editId="678C909A">
            <wp:extent cx="4801270" cy="1171739"/>
            <wp:effectExtent l="19050" t="19050" r="18415" b="28575"/>
            <wp:docPr id="130395193" name="Picture 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95193" name="Picture 1" descr="A white background with black text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801270" cy="1171739"/>
                    </a:xfrm>
                    <a:prstGeom prst="rect">
                      <a:avLst/>
                    </a:prstGeom>
                    <a:ln>
                      <a:solidFill>
                        <a:srgbClr val="073779"/>
                      </a:solidFill>
                    </a:ln>
                  </pic:spPr>
                </pic:pic>
              </a:graphicData>
            </a:graphic>
          </wp:inline>
        </w:drawing>
      </w:r>
    </w:p>
    <w:p w14:paraId="02A6CDF2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</w:p>
    <w:p w14:paraId="54375E1B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</w:p>
    <w:p w14:paraId="7EC6BFA2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 w:rsidRPr="00604953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lastRenderedPageBreak/>
        <w:t>D</w:t>
      </w:r>
    </w:p>
    <w:p w14:paraId="29B2941A" w14:textId="7E0CDBCC" w:rsidR="00B32BC6" w:rsidRPr="00B32BC6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  <w:r w:rsidRPr="00B32BC6"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  <w:t>4MA1  1HR</w:t>
      </w:r>
    </w:p>
    <w:p w14:paraId="42E872CD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04953">
        <w:rPr>
          <w:rFonts w:ascii="Open Sans Light" w:eastAsia="Calibri" w:hAnsi="Open Sans Light" w:cs="Open Sans Light"/>
          <w:sz w:val="22"/>
          <w:szCs w:val="22"/>
          <w:lang w:val="en-GB"/>
        </w:rPr>
        <w:drawing>
          <wp:inline distT="0" distB="0" distL="0" distR="0" wp14:anchorId="16945CCF" wp14:editId="54B92426">
            <wp:extent cx="6211167" cy="3315163"/>
            <wp:effectExtent l="19050" t="19050" r="18415" b="19050"/>
            <wp:docPr id="1913509548" name="Picture 1" descr="A diagram of a va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509548" name="Picture 1" descr="A diagram of a vase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211167" cy="3315163"/>
                    </a:xfrm>
                    <a:prstGeom prst="rect">
                      <a:avLst/>
                    </a:prstGeom>
                    <a:ln>
                      <a:solidFill>
                        <a:srgbClr val="073779"/>
                      </a:solidFill>
                    </a:ln>
                  </pic:spPr>
                </pic:pic>
              </a:graphicData>
            </a:graphic>
          </wp:inline>
        </w:drawing>
      </w:r>
    </w:p>
    <w:p w14:paraId="08391F11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 w:rsidRPr="00604953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>E</w:t>
      </w:r>
    </w:p>
    <w:p w14:paraId="126996E3" w14:textId="4E5924AF" w:rsidR="00B32BC6" w:rsidRPr="00B32BC6" w:rsidRDefault="00B32BC6" w:rsidP="00B32BC6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  <w:r w:rsidRPr="00B32BC6"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  <w:t>4MA1 2F</w:t>
      </w:r>
    </w:p>
    <w:p w14:paraId="3BFE1B79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04953">
        <w:rPr>
          <w:rFonts w:ascii="Open Sans Light" w:eastAsia="Calibri" w:hAnsi="Open Sans Light" w:cs="Open Sans Light"/>
          <w:sz w:val="22"/>
          <w:szCs w:val="22"/>
          <w:lang w:val="en-GB"/>
        </w:rPr>
        <w:drawing>
          <wp:inline distT="0" distB="0" distL="0" distR="0" wp14:anchorId="5DACB36C" wp14:editId="456C2C79">
            <wp:extent cx="6306430" cy="3296110"/>
            <wp:effectExtent l="19050" t="19050" r="18415" b="19050"/>
            <wp:docPr id="1013070594" name="Picture 1" descr="A screenshot of a sto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070594" name="Picture 1" descr="A screenshot of a store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06430" cy="3296110"/>
                    </a:xfrm>
                    <a:prstGeom prst="rect">
                      <a:avLst/>
                    </a:prstGeom>
                    <a:ln>
                      <a:solidFill>
                        <a:srgbClr val="073779"/>
                      </a:solidFill>
                    </a:ln>
                  </pic:spPr>
                </pic:pic>
              </a:graphicData>
            </a:graphic>
          </wp:inline>
        </w:drawing>
      </w:r>
    </w:p>
    <w:p w14:paraId="1E70D7B0" w14:textId="77777777" w:rsidR="00B32BC6" w:rsidRPr="00604953" w:rsidRDefault="00B32BC6" w:rsidP="00B32BC6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</w:p>
    <w:p w14:paraId="3F811DA1" w14:textId="77777777" w:rsidR="00B32BC6" w:rsidRPr="00B32BC6" w:rsidRDefault="00B32BC6" w:rsidP="00B32BC6">
      <w:pPr>
        <w:rPr>
          <w:lang w:eastAsia="en-US"/>
        </w:rPr>
      </w:pPr>
    </w:p>
    <w:p w14:paraId="0390E47C" w14:textId="77777777" w:rsidR="00B32BC6" w:rsidRDefault="00B32BC6" w:rsidP="005574E8">
      <w:pPr>
        <w:rPr>
          <w:lang w:eastAsia="en-US"/>
        </w:rPr>
      </w:pPr>
    </w:p>
    <w:p w14:paraId="7C226864" w14:textId="77777777" w:rsidR="00B32BC6" w:rsidRDefault="00B32BC6" w:rsidP="005574E8">
      <w:pPr>
        <w:rPr>
          <w:lang w:eastAsia="en-US"/>
        </w:rPr>
      </w:pPr>
    </w:p>
    <w:p w14:paraId="38BFC323" w14:textId="77777777" w:rsidR="005574E8" w:rsidRDefault="005574E8" w:rsidP="005574E8">
      <w:pPr>
        <w:rPr>
          <w:lang w:eastAsia="en-US"/>
        </w:rPr>
      </w:pPr>
    </w:p>
    <w:p w14:paraId="73B73272" w14:textId="77777777" w:rsidR="005574E8" w:rsidRDefault="005574E8" w:rsidP="005574E8">
      <w:pPr>
        <w:rPr>
          <w:lang w:eastAsia="en-US"/>
        </w:rPr>
      </w:pPr>
    </w:p>
    <w:p w14:paraId="1DE555EB" w14:textId="77777777" w:rsidR="005574E8" w:rsidRDefault="005574E8" w:rsidP="005574E8">
      <w:pPr>
        <w:rPr>
          <w:lang w:eastAsia="en-US"/>
        </w:rPr>
      </w:pPr>
    </w:p>
    <w:p w14:paraId="57BD8E12" w14:textId="0EB54C43" w:rsidR="005574E8" w:rsidRDefault="00B32BC6" w:rsidP="00B32BC6">
      <w:pPr>
        <w:pStyle w:val="Heading1"/>
      </w:pPr>
      <w:r>
        <w:lastRenderedPageBreak/>
        <w:t>Activity 8</w:t>
      </w:r>
    </w:p>
    <w:p w14:paraId="085C0F17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>Put these questions, based on Pythagoras, in order of increasing demand.</w:t>
      </w:r>
    </w:p>
    <w:p w14:paraId="25DE2A3C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5707076D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>A</w:t>
      </w:r>
    </w:p>
    <w:p w14:paraId="43B4D350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t xml:space="preserve">          </w:t>
      </w:r>
      <w:r w:rsidRPr="00B32BC6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0A3F5550" wp14:editId="7F6D53F0">
            <wp:extent cx="4515480" cy="2457793"/>
            <wp:effectExtent l="0" t="0" r="0" b="0"/>
            <wp:docPr id="924047352" name="Picture 1" descr="A triangle with text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047352" name="Picture 1" descr="A triangle with text and numbers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24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6921D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4456DC27" w14:textId="0012C46F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t>B</w:t>
      </w:r>
    </w:p>
    <w:p w14:paraId="53489889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57DC13F9" wp14:editId="59D458F4">
            <wp:extent cx="5096586" cy="3600953"/>
            <wp:effectExtent l="0" t="0" r="0" b="0"/>
            <wp:docPr id="1623229723" name="Picture 1" descr="A triangle with numbers and a rect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229723" name="Picture 1" descr="A triangle with numbers and a rectangle&#10;&#10;AI-generated content may be incorrect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360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55F09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4C854A31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25EFEAE3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32E0F68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1E9E46D" w14:textId="762060CA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t>C</w:t>
      </w:r>
    </w:p>
    <w:p w14:paraId="14ED02D7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13760A3B" wp14:editId="4265615B">
            <wp:extent cx="3858163" cy="3229426"/>
            <wp:effectExtent l="0" t="0" r="0" b="9525"/>
            <wp:docPr id="612026049" name="Picture 1" descr="A math problem with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026049" name="Picture 1" descr="A math problem with a triangle&#10;&#10;AI-generated content may b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58163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3A325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84ACAF6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134A915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032F7230" w14:textId="350663EF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t>D</w:t>
      </w:r>
    </w:p>
    <w:p w14:paraId="4E3C4C71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079A37CE" wp14:editId="4654BC4C">
            <wp:extent cx="4772691" cy="2572109"/>
            <wp:effectExtent l="0" t="0" r="8890" b="0"/>
            <wp:docPr id="831462839" name="Picture 1" descr="A triangle with text below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62839" name="Picture 1" descr="A triangle with text below&#10;&#10;AI-generated content may be incorrect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C2CB7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15304617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1E034E19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18F2F10C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BBD13F6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282DEFE9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57DECFAF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</w:p>
    <w:p w14:paraId="04F3B537" w14:textId="275C2626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t>E</w:t>
      </w:r>
    </w:p>
    <w:p w14:paraId="147BB7DB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4ABF64F6" wp14:editId="3BC87A17">
            <wp:extent cx="5048250" cy="4013846"/>
            <wp:effectExtent l="0" t="0" r="0" b="5715"/>
            <wp:docPr id="645908094" name="Picture 1" descr="A diagram of a triangle with lines an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908094" name="Picture 1" descr="A diagram of a triangle with lines and letters&#10;&#10;AI-generated content may b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55883" cy="401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AA5C8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0836E897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t>F</w:t>
      </w:r>
    </w:p>
    <w:p w14:paraId="3D8590F1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77EEB056" wp14:editId="15008CF7">
            <wp:extent cx="6154512" cy="2809875"/>
            <wp:effectExtent l="0" t="0" r="0" b="0"/>
            <wp:docPr id="733340647" name="Picture 1" descr="A diagram of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40647" name="Picture 1" descr="A diagram of a triangle&#10;&#10;AI-generated content may be incorrect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70103" cy="281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64E35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1AC32D3C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4CAB1270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6AB2EC56" w14:textId="77777777" w:rsid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36483B20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6D2199F9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3D1CD387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t>G</w:t>
      </w:r>
    </w:p>
    <w:p w14:paraId="15EBB571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79FD7749" wp14:editId="512C9395">
            <wp:extent cx="5133975" cy="5242977"/>
            <wp:effectExtent l="0" t="0" r="0" b="0"/>
            <wp:docPr id="909885503" name="Picture 1" descr="A triangle with a line and a poi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885503" name="Picture 1" descr="A triangle with a line and a point&#10;&#10;AI-generated content may be incorrect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140198" cy="524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C69E6" w14:textId="77777777" w:rsidR="00B32BC6" w:rsidRPr="00B32BC6" w:rsidRDefault="00B32BC6" w:rsidP="00B32BC6">
      <w:pPr>
        <w:spacing w:after="160" w:line="256" w:lineRule="auto"/>
        <w:rPr>
          <w:rFonts w:asciiTheme="minorHAnsi" w:eastAsia="Calibri" w:hAnsiTheme="minorHAnsi" w:cs="Open Sans Light"/>
          <w:i/>
          <w:iCs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t xml:space="preserve">    Find the length </w:t>
      </w:r>
      <w:r w:rsidRPr="00B32BC6">
        <w:rPr>
          <w:rFonts w:asciiTheme="minorHAnsi" w:eastAsia="Calibri" w:hAnsiTheme="minorHAnsi" w:cs="Open Sans Light"/>
          <w:i/>
          <w:iCs/>
          <w:lang w:val="en-GB"/>
        </w:rPr>
        <w:t>DC</w:t>
      </w:r>
    </w:p>
    <w:p w14:paraId="0E9AFA02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5923EE21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2C5D806B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1B01D2F5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0C048755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3CD4A557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25855C08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0E466745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64571DCC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2C2E4BD5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7093FDEE" w14:textId="77777777" w:rsid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1B58D18C" w14:textId="77777777" w:rsidR="00B32BC6" w:rsidRP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</w:p>
    <w:p w14:paraId="6A75CFBA" w14:textId="77777777" w:rsidR="00B32BC6" w:rsidRP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b/>
          <w:lang w:val="en-GB"/>
        </w:rPr>
      </w:pPr>
      <w:r w:rsidRPr="00B32BC6">
        <w:rPr>
          <w:rFonts w:asciiTheme="minorHAnsi" w:eastAsia="Calibri" w:hAnsiTheme="minorHAnsi" w:cs="Open Sans Light"/>
          <w:b/>
          <w:lang w:val="en-GB"/>
        </w:rPr>
        <w:lastRenderedPageBreak/>
        <w:t>H</w:t>
      </w:r>
    </w:p>
    <w:p w14:paraId="44AF0AD5" w14:textId="77777777" w:rsidR="00B32BC6" w:rsidRPr="00B32BC6" w:rsidRDefault="00B32BC6" w:rsidP="00B32BC6">
      <w:pPr>
        <w:tabs>
          <w:tab w:val="left" w:pos="2235"/>
        </w:tabs>
        <w:spacing w:after="160" w:line="256" w:lineRule="auto"/>
        <w:rPr>
          <w:rFonts w:asciiTheme="minorHAnsi" w:eastAsia="Calibri" w:hAnsiTheme="minorHAnsi" w:cs="Open Sans Light"/>
          <w:lang w:val="en-GB"/>
        </w:rPr>
      </w:pPr>
      <w:r w:rsidRPr="00B32BC6">
        <w:rPr>
          <w:rFonts w:asciiTheme="minorHAnsi" w:eastAsia="Calibri" w:hAnsiTheme="minorHAnsi" w:cs="Open Sans Light"/>
          <w:lang w:val="en-GB"/>
        </w:rPr>
        <w:drawing>
          <wp:inline distT="0" distB="0" distL="0" distR="0" wp14:anchorId="2E7E363D" wp14:editId="36268948">
            <wp:extent cx="5309161" cy="3695700"/>
            <wp:effectExtent l="0" t="0" r="6350" b="0"/>
            <wp:docPr id="1594660298" name="Picture 1" descr="A rectangle with a triangle in the midd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660298" name="Picture 1" descr="A rectangle with a triangle in the middle&#10;&#10;AI-generated content may be incorrect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313677" cy="369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05060" w14:textId="77777777" w:rsidR="00B32BC6" w:rsidRPr="00B32BC6" w:rsidRDefault="00B32BC6" w:rsidP="00B32BC6">
      <w:pPr>
        <w:rPr>
          <w:rFonts w:asciiTheme="minorHAnsi" w:hAnsiTheme="minorHAnsi"/>
          <w:lang w:eastAsia="en-US"/>
        </w:rPr>
      </w:pPr>
    </w:p>
    <w:p w14:paraId="303D2656" w14:textId="77777777" w:rsidR="005574E8" w:rsidRDefault="005574E8" w:rsidP="005574E8">
      <w:pPr>
        <w:rPr>
          <w:lang w:eastAsia="en-US"/>
        </w:rPr>
      </w:pPr>
    </w:p>
    <w:p w14:paraId="49488D36" w14:textId="77777777" w:rsidR="005574E8" w:rsidRDefault="005574E8" w:rsidP="005574E8">
      <w:pPr>
        <w:rPr>
          <w:lang w:eastAsia="en-US"/>
        </w:rPr>
      </w:pPr>
    </w:p>
    <w:p w14:paraId="765989D3" w14:textId="77777777" w:rsidR="005574E8" w:rsidRDefault="005574E8" w:rsidP="005574E8">
      <w:pPr>
        <w:rPr>
          <w:lang w:eastAsia="en-US"/>
        </w:rPr>
      </w:pPr>
    </w:p>
    <w:p w14:paraId="5F7EE164" w14:textId="77777777" w:rsidR="005574E8" w:rsidRDefault="005574E8" w:rsidP="005574E8">
      <w:pPr>
        <w:rPr>
          <w:lang w:eastAsia="en-US"/>
        </w:rPr>
      </w:pPr>
    </w:p>
    <w:p w14:paraId="3852E339" w14:textId="77777777" w:rsidR="005574E8" w:rsidRDefault="005574E8" w:rsidP="005574E8">
      <w:pPr>
        <w:rPr>
          <w:lang w:eastAsia="en-US"/>
        </w:rPr>
      </w:pPr>
    </w:p>
    <w:p w14:paraId="104F007B" w14:textId="77777777" w:rsidR="005574E8" w:rsidRDefault="005574E8" w:rsidP="005574E8">
      <w:pPr>
        <w:rPr>
          <w:lang w:eastAsia="en-US"/>
        </w:rPr>
      </w:pPr>
    </w:p>
    <w:p w14:paraId="1D4D0315" w14:textId="77777777" w:rsidR="005574E8" w:rsidRDefault="005574E8" w:rsidP="005574E8">
      <w:pPr>
        <w:rPr>
          <w:lang w:eastAsia="en-US"/>
        </w:rPr>
      </w:pPr>
    </w:p>
    <w:p w14:paraId="32971AA4" w14:textId="77777777" w:rsidR="005574E8" w:rsidRDefault="005574E8" w:rsidP="005574E8">
      <w:pPr>
        <w:rPr>
          <w:lang w:eastAsia="en-US"/>
        </w:rPr>
      </w:pPr>
    </w:p>
    <w:p w14:paraId="0E763611" w14:textId="77777777" w:rsidR="00B32BC6" w:rsidRDefault="00B32BC6" w:rsidP="005574E8">
      <w:pPr>
        <w:rPr>
          <w:lang w:eastAsia="en-US"/>
        </w:rPr>
      </w:pPr>
    </w:p>
    <w:p w14:paraId="1BBB583C" w14:textId="77777777" w:rsidR="00B32BC6" w:rsidRDefault="00B32BC6" w:rsidP="005574E8">
      <w:pPr>
        <w:rPr>
          <w:lang w:eastAsia="en-US"/>
        </w:rPr>
      </w:pPr>
    </w:p>
    <w:p w14:paraId="685193F8" w14:textId="77777777" w:rsidR="00B32BC6" w:rsidRDefault="00B32BC6" w:rsidP="005574E8">
      <w:pPr>
        <w:rPr>
          <w:lang w:eastAsia="en-US"/>
        </w:rPr>
      </w:pPr>
    </w:p>
    <w:p w14:paraId="3C746A0B" w14:textId="77777777" w:rsidR="00B32BC6" w:rsidRDefault="00B32BC6" w:rsidP="005574E8">
      <w:pPr>
        <w:rPr>
          <w:lang w:eastAsia="en-US"/>
        </w:rPr>
      </w:pPr>
    </w:p>
    <w:p w14:paraId="12B2A5EC" w14:textId="77777777" w:rsidR="00B32BC6" w:rsidRDefault="00B32BC6" w:rsidP="005574E8">
      <w:pPr>
        <w:rPr>
          <w:lang w:eastAsia="en-US"/>
        </w:rPr>
      </w:pPr>
    </w:p>
    <w:p w14:paraId="4BF499FA" w14:textId="77777777" w:rsidR="00B32BC6" w:rsidRDefault="00B32BC6" w:rsidP="005574E8">
      <w:pPr>
        <w:rPr>
          <w:lang w:eastAsia="en-US"/>
        </w:rPr>
      </w:pPr>
    </w:p>
    <w:p w14:paraId="54C40541" w14:textId="77777777" w:rsidR="00B32BC6" w:rsidRDefault="00B32BC6" w:rsidP="005574E8">
      <w:pPr>
        <w:rPr>
          <w:lang w:eastAsia="en-US"/>
        </w:rPr>
      </w:pPr>
    </w:p>
    <w:p w14:paraId="4D789143" w14:textId="77777777" w:rsidR="00B32BC6" w:rsidRDefault="00B32BC6" w:rsidP="005574E8">
      <w:pPr>
        <w:rPr>
          <w:lang w:eastAsia="en-US"/>
        </w:rPr>
      </w:pPr>
    </w:p>
    <w:p w14:paraId="609F849A" w14:textId="77777777" w:rsidR="00B32BC6" w:rsidRDefault="00B32BC6" w:rsidP="005574E8">
      <w:pPr>
        <w:rPr>
          <w:lang w:eastAsia="en-US"/>
        </w:rPr>
      </w:pPr>
    </w:p>
    <w:p w14:paraId="6C8591C1" w14:textId="77777777" w:rsidR="00B32BC6" w:rsidRDefault="00B32BC6" w:rsidP="005574E8">
      <w:pPr>
        <w:rPr>
          <w:lang w:eastAsia="en-US"/>
        </w:rPr>
      </w:pPr>
    </w:p>
    <w:p w14:paraId="310B5866" w14:textId="77777777" w:rsidR="00B32BC6" w:rsidRDefault="00B32BC6" w:rsidP="005574E8">
      <w:pPr>
        <w:rPr>
          <w:lang w:eastAsia="en-US"/>
        </w:rPr>
      </w:pPr>
    </w:p>
    <w:p w14:paraId="2B3F75C5" w14:textId="77777777" w:rsidR="00B32BC6" w:rsidRDefault="00B32BC6" w:rsidP="005574E8">
      <w:pPr>
        <w:rPr>
          <w:lang w:eastAsia="en-US"/>
        </w:rPr>
      </w:pPr>
    </w:p>
    <w:p w14:paraId="5B5078A7" w14:textId="77777777" w:rsidR="00B32BC6" w:rsidRDefault="00B32BC6" w:rsidP="005574E8">
      <w:pPr>
        <w:rPr>
          <w:lang w:eastAsia="en-US"/>
        </w:rPr>
      </w:pPr>
    </w:p>
    <w:p w14:paraId="3B7E32AA" w14:textId="77777777" w:rsidR="00B32BC6" w:rsidRDefault="00B32BC6" w:rsidP="005574E8">
      <w:pPr>
        <w:rPr>
          <w:lang w:eastAsia="en-US"/>
        </w:rPr>
      </w:pPr>
    </w:p>
    <w:p w14:paraId="567852BA" w14:textId="77777777" w:rsidR="00B32BC6" w:rsidRDefault="00B32BC6" w:rsidP="005574E8">
      <w:pPr>
        <w:rPr>
          <w:lang w:eastAsia="en-US"/>
        </w:rPr>
      </w:pPr>
    </w:p>
    <w:p w14:paraId="6F59B708" w14:textId="77777777" w:rsidR="00B32BC6" w:rsidRDefault="00B32BC6" w:rsidP="005574E8">
      <w:pPr>
        <w:rPr>
          <w:lang w:eastAsia="en-US"/>
        </w:rPr>
      </w:pPr>
    </w:p>
    <w:p w14:paraId="3D1DBC81" w14:textId="77777777" w:rsidR="00B32BC6" w:rsidRDefault="00B32BC6" w:rsidP="005574E8">
      <w:pPr>
        <w:rPr>
          <w:lang w:eastAsia="en-US"/>
        </w:rPr>
      </w:pPr>
    </w:p>
    <w:p w14:paraId="72A5A7FB" w14:textId="77777777" w:rsidR="00B32BC6" w:rsidRDefault="00B32BC6" w:rsidP="005574E8">
      <w:pPr>
        <w:rPr>
          <w:lang w:eastAsia="en-US"/>
        </w:rPr>
      </w:pPr>
    </w:p>
    <w:p w14:paraId="6628522A" w14:textId="77777777" w:rsidR="00B32BC6" w:rsidRDefault="00B32BC6" w:rsidP="005574E8">
      <w:pPr>
        <w:rPr>
          <w:lang w:eastAsia="en-US"/>
        </w:rPr>
      </w:pPr>
    </w:p>
    <w:p w14:paraId="748F5764" w14:textId="77777777" w:rsidR="00B32BC6" w:rsidRDefault="00B32BC6" w:rsidP="005574E8">
      <w:pPr>
        <w:rPr>
          <w:lang w:eastAsia="en-US"/>
        </w:rPr>
      </w:pPr>
    </w:p>
    <w:p w14:paraId="5D4BE4A3" w14:textId="3F5BBCC0" w:rsidR="00B32BC6" w:rsidRPr="00B32BC6" w:rsidRDefault="00B32BC6" w:rsidP="00B32BC6">
      <w:pPr>
        <w:pStyle w:val="Heading1"/>
      </w:pPr>
      <w:r>
        <w:lastRenderedPageBreak/>
        <w:t>Activity 9</w:t>
      </w:r>
    </w:p>
    <w:p w14:paraId="4C3D26AA" w14:textId="77777777" w:rsidR="00B32BC6" w:rsidRPr="00B32BC6" w:rsidRDefault="00B32BC6" w:rsidP="00B32BC6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drawing>
          <wp:inline distT="0" distB="0" distL="0" distR="0" wp14:anchorId="40F961A6" wp14:editId="3A23F499">
            <wp:extent cx="4753638" cy="7430537"/>
            <wp:effectExtent l="0" t="0" r="8890" b="0"/>
            <wp:docPr id="45715863" name="Picture 1" descr="A paper with text and imag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15863" name="Picture 1" descr="A paper with text and images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753638" cy="743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13214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spacing w:line="480" w:lineRule="auto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106B5C83" wp14:editId="0D71D4DC">
            <wp:extent cx="5829300" cy="7343775"/>
            <wp:effectExtent l="0" t="0" r="0" b="9525"/>
            <wp:docPr id="67" name="Picture 67" descr="A maths formulas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A maths formulas on a white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2BC6">
        <w:rPr>
          <w:rFonts w:asciiTheme="minorHAnsi" w:eastAsia="Calibri" w:hAnsiTheme="minorHAnsi" w:cs="Open Sans Light"/>
          <w:b/>
          <w:bCs/>
          <w:lang w:val="en-GB"/>
        </w:rPr>
        <w:br w:type="page"/>
      </w:r>
    </w:p>
    <w:p w14:paraId="05EB1FCE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1152506F" wp14:editId="62FFC162">
            <wp:extent cx="5848350" cy="7778982"/>
            <wp:effectExtent l="0" t="0" r="0" b="0"/>
            <wp:docPr id="1184751740" name="Picture 1" descr="A screenshot of a math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751740" name="Picture 1" descr="A screenshot of a math game&#10;&#10;AI-generated content may be incorrect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853301" cy="7785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FE2F3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50225832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509E60C9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5CB82271" wp14:editId="1F0E2DE8">
            <wp:extent cx="5757586" cy="7429500"/>
            <wp:effectExtent l="0" t="0" r="0" b="0"/>
            <wp:docPr id="2090658008" name="Picture 1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658008" name="Picture 1" descr="A screenshot of a math test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1940" cy="7435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32BC6">
        <w:rPr>
          <w:rFonts w:asciiTheme="minorHAnsi" w:eastAsia="Calibri" w:hAnsiTheme="minorHAnsi" w:cs="Open Sans Light"/>
          <w:b/>
          <w:bCs/>
          <w:lang w:val="en-GB"/>
        </w:rPr>
        <w:t xml:space="preserve">             </w:t>
      </w:r>
    </w:p>
    <w:p w14:paraId="66F3EB10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t xml:space="preserve">            </w:t>
      </w:r>
    </w:p>
    <w:p w14:paraId="368DC22B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75EC109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0920792C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7E03E37C" wp14:editId="763B13D0">
            <wp:extent cx="5810250" cy="7866185"/>
            <wp:effectExtent l="0" t="0" r="0" b="1905"/>
            <wp:docPr id="1189982415" name="Picture 1" descr="A screenshot of a white she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982415" name="Picture 1" descr="A screenshot of a white sheet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816337" cy="787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54D0C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3AF9AAD0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537417DC" wp14:editId="27C43228">
            <wp:extent cx="5449655" cy="7581217"/>
            <wp:effectExtent l="0" t="0" r="0" b="1270"/>
            <wp:docPr id="16470448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044859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56673" cy="75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AC528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90A4FF7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1BAABF07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2CC4FD34" wp14:editId="1C32711C">
            <wp:extent cx="5619750" cy="7969433"/>
            <wp:effectExtent l="0" t="0" r="0" b="0"/>
            <wp:docPr id="1541953036" name="Picture 1" descr="A paper with text and a cylind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953036" name="Picture 1" descr="A paper with text and a cylind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21879" cy="7972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F329C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44F52D97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562A0202" wp14:editId="249BE177">
            <wp:extent cx="5476875" cy="7760669"/>
            <wp:effectExtent l="0" t="0" r="0" b="0"/>
            <wp:docPr id="1342602368" name="Picture 1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602368" name="Picture 1" descr="A white sheet with black text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79012" cy="7763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2C610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2D50856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0B256ACD" wp14:editId="357EE269">
            <wp:extent cx="5723957" cy="7591425"/>
            <wp:effectExtent l="0" t="0" r="0" b="0"/>
            <wp:docPr id="126425101" name="Picture 1" descr="A white paper with black text and a rectang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25101" name="Picture 1" descr="A white paper with black text and a rectangular object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24890" cy="7592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DB1BE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F88B272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A3292F6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13CAF25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5FC0A8DD" wp14:editId="7D1B1480">
            <wp:extent cx="5507315" cy="7829550"/>
            <wp:effectExtent l="0" t="0" r="0" b="0"/>
            <wp:docPr id="978259118" name="Picture 1" descr="A graphing a line and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259118" name="Picture 1" descr="A graphing a line and a graph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510985" cy="7834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81F18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12EE7A20" wp14:editId="61CFC868">
            <wp:extent cx="5739528" cy="7715250"/>
            <wp:effectExtent l="0" t="0" r="0" b="0"/>
            <wp:docPr id="1009266924" name="Picture 1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266924" name="Picture 1" descr="A white paper with black text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44022" cy="7721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DB0E9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328C8A4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6EA607ED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28B12D2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  <w:r w:rsidRPr="00B32BC6">
        <w:rPr>
          <w:rFonts w:asciiTheme="minorHAnsi" w:eastAsia="Calibri" w:hAnsiTheme="minorHAnsi" w:cs="Open Sans Light"/>
          <w:b/>
          <w:bCs/>
          <w:lang w:val="en-GB"/>
        </w:rPr>
        <w:lastRenderedPageBreak/>
        <w:drawing>
          <wp:inline distT="0" distB="0" distL="0" distR="0" wp14:anchorId="7B48331E" wp14:editId="1BDDF0F9">
            <wp:extent cx="6210919" cy="5934075"/>
            <wp:effectExtent l="0" t="0" r="0" b="0"/>
            <wp:docPr id="959575369" name="Picture 1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575369" name="Picture 1" descr="A white paper with black text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215171" cy="5938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DE8B7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19B59A03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66E21D49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rPr>
          <w:rFonts w:asciiTheme="minorHAnsi" w:eastAsia="Calibri" w:hAnsiTheme="minorHAnsi" w:cs="Open Sans Light"/>
          <w:b/>
          <w:bCs/>
          <w:lang w:val="en-GB"/>
        </w:rPr>
      </w:pPr>
    </w:p>
    <w:p w14:paraId="0B8A5C34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55FFF2D5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5713BB35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B01B453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B6FA658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054D8824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0A6C7E76" w14:textId="77777777" w:rsid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619DE952" w14:textId="77777777" w:rsid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43CF283E" w14:textId="77777777" w:rsid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3EEEF404" w14:textId="77777777" w:rsid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4D9AAC3F" w14:textId="77777777" w:rsid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3437A46B" w14:textId="77777777" w:rsid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29D9E520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Theme="minorHAnsi" w:eastAsia="Calibri" w:hAnsiTheme="minorHAnsi" w:cs="Open Sans Light"/>
          <w:b/>
          <w:bCs/>
          <w:lang w:val="en-GB"/>
        </w:rPr>
      </w:pPr>
    </w:p>
    <w:p w14:paraId="7F3C1CE0" w14:textId="77777777" w:rsidR="00B32BC6" w:rsidRPr="00B32BC6" w:rsidRDefault="00B32BC6" w:rsidP="00B32BC6">
      <w:pPr>
        <w:tabs>
          <w:tab w:val="left" w:pos="0"/>
        </w:tabs>
        <w:autoSpaceDE w:val="0"/>
        <w:autoSpaceDN w:val="0"/>
        <w:adjustRightInd w:val="0"/>
        <w:rPr>
          <w:rFonts w:asciiTheme="minorHAnsi" w:eastAsia="Calibri" w:hAnsiTheme="minorHAnsi" w:cs="Open Sans Light"/>
          <w:b/>
          <w:bCs/>
          <w:lang w:val="en-GB"/>
        </w:rPr>
      </w:pPr>
    </w:p>
    <w:p w14:paraId="402CBD6E" w14:textId="77777777" w:rsidR="00B32BC6" w:rsidRPr="00B32BC6" w:rsidRDefault="00B32BC6" w:rsidP="00B32BC6">
      <w:pPr>
        <w:rPr>
          <w:rFonts w:asciiTheme="minorHAnsi" w:hAnsiTheme="minorHAnsi" w:cs="Open Sans Light"/>
          <w:lang w:val="en-GB"/>
        </w:rPr>
      </w:pP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9"/>
        <w:gridCol w:w="1809"/>
        <w:gridCol w:w="968"/>
        <w:gridCol w:w="1189"/>
        <w:gridCol w:w="537"/>
        <w:gridCol w:w="140"/>
        <w:gridCol w:w="97"/>
        <w:gridCol w:w="759"/>
        <w:gridCol w:w="426"/>
        <w:gridCol w:w="563"/>
        <w:gridCol w:w="568"/>
        <w:gridCol w:w="566"/>
        <w:gridCol w:w="707"/>
        <w:gridCol w:w="568"/>
        <w:gridCol w:w="656"/>
      </w:tblGrid>
      <w:tr w:rsidR="00B32BC6" w:rsidRPr="00B32BC6" w14:paraId="5845A314" w14:textId="77777777" w:rsidTr="00EF31C9">
        <w:trPr>
          <w:trHeight w:val="693"/>
        </w:trPr>
        <w:tc>
          <w:tcPr>
            <w:tcW w:w="1706" w:type="pct"/>
            <w:gridSpan w:val="3"/>
            <w:hideMark/>
          </w:tcPr>
          <w:p w14:paraId="0F6BE8C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lastRenderedPageBreak/>
              <w:t>Specification level and title</w:t>
            </w:r>
          </w:p>
        </w:tc>
        <w:tc>
          <w:tcPr>
            <w:tcW w:w="578" w:type="pct"/>
            <w:hideMark/>
          </w:tcPr>
          <w:p w14:paraId="39CDB62B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Unit and Paper Number</w:t>
            </w:r>
          </w:p>
        </w:tc>
        <w:tc>
          <w:tcPr>
            <w:tcW w:w="327" w:type="pct"/>
            <w:gridSpan w:val="2"/>
            <w:vMerge w:val="restart"/>
            <w:hideMark/>
          </w:tcPr>
          <w:p w14:paraId="23D258FA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br/>
              <w:t>(I)GCSE Higher*</w:t>
            </w:r>
            <w:r w:rsidRPr="00B32BC6">
              <w:rPr>
                <w:rFonts w:asciiTheme="minorHAnsi" w:eastAsia="Times New Roman" w:hAnsiTheme="minorHAnsi" w:cs="Open Sans Light"/>
                <w:lang w:val="en-GB"/>
              </w:rPr>
              <w:br/>
            </w:r>
          </w:p>
        </w:tc>
        <w:tc>
          <w:tcPr>
            <w:tcW w:w="416" w:type="pct"/>
            <w:gridSpan w:val="2"/>
            <w:hideMark/>
          </w:tcPr>
          <w:p w14:paraId="57AC41FD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Total mark</w:t>
            </w:r>
          </w:p>
        </w:tc>
        <w:tc>
          <w:tcPr>
            <w:tcW w:w="207" w:type="pct"/>
            <w:shd w:val="clear" w:color="000000" w:fill="C0C0C0"/>
            <w:hideMark/>
          </w:tcPr>
          <w:p w14:paraId="066C789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100</w:t>
            </w:r>
          </w:p>
        </w:tc>
        <w:tc>
          <w:tcPr>
            <w:tcW w:w="825" w:type="pct"/>
            <w:gridSpan w:val="3"/>
            <w:vAlign w:val="bottom"/>
            <w:hideMark/>
          </w:tcPr>
          <w:p w14:paraId="0A5A8E4D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44" w:type="pct"/>
            <w:noWrap/>
            <w:vAlign w:val="bottom"/>
            <w:hideMark/>
          </w:tcPr>
          <w:p w14:paraId="4F11CCDB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6" w:type="pct"/>
            <w:noWrap/>
            <w:vAlign w:val="bottom"/>
            <w:hideMark/>
          </w:tcPr>
          <w:p w14:paraId="78ECBFD4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20" w:type="pct"/>
            <w:noWrap/>
            <w:vAlign w:val="bottom"/>
            <w:hideMark/>
          </w:tcPr>
          <w:p w14:paraId="2D8812CA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</w:tr>
      <w:tr w:rsidR="00B32BC6" w:rsidRPr="00B32BC6" w14:paraId="751EBB21" w14:textId="77777777" w:rsidTr="00EF31C9">
        <w:trPr>
          <w:trHeight w:val="340"/>
        </w:trPr>
        <w:tc>
          <w:tcPr>
            <w:tcW w:w="1706" w:type="pct"/>
            <w:gridSpan w:val="3"/>
            <w:hideMark/>
          </w:tcPr>
          <w:p w14:paraId="028E0BFD" w14:textId="202C12F2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4MA1 - June 202</w:t>
            </w:r>
            <w:r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578" w:type="pct"/>
            <w:hideMark/>
          </w:tcPr>
          <w:p w14:paraId="1E6E9499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1H</w:t>
            </w:r>
          </w:p>
        </w:tc>
        <w:tc>
          <w:tcPr>
            <w:tcW w:w="327" w:type="pct"/>
            <w:gridSpan w:val="2"/>
            <w:vMerge/>
            <w:vAlign w:val="center"/>
            <w:hideMark/>
          </w:tcPr>
          <w:p w14:paraId="13476118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416" w:type="pct"/>
            <w:gridSpan w:val="2"/>
            <w:shd w:val="clear" w:color="000000" w:fill="C0C0C0"/>
            <w:hideMark/>
          </w:tcPr>
          <w:p w14:paraId="34647FFB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07" w:type="pct"/>
            <w:shd w:val="clear" w:color="000000" w:fill="C0C0C0"/>
            <w:hideMark/>
          </w:tcPr>
          <w:p w14:paraId="0E8E84BF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825" w:type="pct"/>
            <w:gridSpan w:val="3"/>
            <w:vAlign w:val="bottom"/>
            <w:hideMark/>
          </w:tcPr>
          <w:p w14:paraId="0C874E9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br/>
              <w:t>Mark allocation per AO</w:t>
            </w:r>
            <w:r w:rsidRPr="00B32BC6">
              <w:rPr>
                <w:rFonts w:asciiTheme="minorHAnsi" w:eastAsia="Times New Roman" w:hAnsiTheme="minorHAnsi" w:cs="Open Sans Light"/>
                <w:lang w:val="en-GB"/>
              </w:rPr>
              <w:br/>
              <w:t>according to the Specification</w:t>
            </w:r>
          </w:p>
        </w:tc>
        <w:tc>
          <w:tcPr>
            <w:tcW w:w="344" w:type="pct"/>
            <w:noWrap/>
            <w:vAlign w:val="bottom"/>
            <w:hideMark/>
          </w:tcPr>
          <w:p w14:paraId="3DDE70A3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6" w:type="pct"/>
            <w:noWrap/>
            <w:vAlign w:val="bottom"/>
            <w:hideMark/>
          </w:tcPr>
          <w:p w14:paraId="1993F422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20" w:type="pct"/>
            <w:noWrap/>
            <w:vAlign w:val="bottom"/>
            <w:hideMark/>
          </w:tcPr>
          <w:p w14:paraId="5C098ACD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</w:tr>
      <w:tr w:rsidR="00B32BC6" w:rsidRPr="00B32BC6" w14:paraId="35E735A2" w14:textId="77777777" w:rsidTr="00EF31C9">
        <w:trPr>
          <w:trHeight w:val="937"/>
        </w:trPr>
        <w:tc>
          <w:tcPr>
            <w:tcW w:w="355" w:type="pct"/>
            <w:vMerge w:val="restart"/>
            <w:vAlign w:val="bottom"/>
            <w:hideMark/>
          </w:tcPr>
          <w:p w14:paraId="36FDC6F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Qu.No</w:t>
            </w:r>
          </w:p>
        </w:tc>
        <w:tc>
          <w:tcPr>
            <w:tcW w:w="2257" w:type="pct"/>
            <w:gridSpan w:val="5"/>
            <w:vAlign w:val="bottom"/>
            <w:hideMark/>
          </w:tcPr>
          <w:p w14:paraId="40C6D3D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b/>
                <w:bCs/>
                <w:lang w:val="en-GB"/>
              </w:rPr>
              <w:t>Specification Content Reference / Topic Area / Sub Topic</w:t>
            </w:r>
          </w:p>
        </w:tc>
        <w:tc>
          <w:tcPr>
            <w:tcW w:w="416" w:type="pct"/>
            <w:gridSpan w:val="2"/>
            <w:textDirection w:val="btLr"/>
            <w:vAlign w:val="bottom"/>
            <w:hideMark/>
          </w:tcPr>
          <w:p w14:paraId="26B8A37D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b/>
                <w:bCs/>
                <w:lang w:val="en-GB"/>
              </w:rPr>
              <w:t> </w:t>
            </w:r>
          </w:p>
        </w:tc>
        <w:tc>
          <w:tcPr>
            <w:tcW w:w="207" w:type="pct"/>
            <w:textDirection w:val="btLr"/>
            <w:vAlign w:val="bottom"/>
            <w:hideMark/>
          </w:tcPr>
          <w:p w14:paraId="1464AC7C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b/>
                <w:bCs/>
                <w:lang w:val="en-GB"/>
              </w:rPr>
              <w:t>Marks</w:t>
            </w:r>
          </w:p>
        </w:tc>
        <w:tc>
          <w:tcPr>
            <w:tcW w:w="274" w:type="pct"/>
            <w:textDirection w:val="btLr"/>
            <w:vAlign w:val="center"/>
            <w:hideMark/>
          </w:tcPr>
          <w:p w14:paraId="7539BBC1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AO1</w:t>
            </w:r>
          </w:p>
        </w:tc>
        <w:tc>
          <w:tcPr>
            <w:tcW w:w="276" w:type="pct"/>
            <w:textDirection w:val="btLr"/>
            <w:vAlign w:val="center"/>
            <w:hideMark/>
          </w:tcPr>
          <w:p w14:paraId="42E4C97C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5" w:type="pct"/>
            <w:textDirection w:val="btLr"/>
            <w:vAlign w:val="center"/>
            <w:hideMark/>
          </w:tcPr>
          <w:p w14:paraId="5E1262F3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AO2</w:t>
            </w:r>
          </w:p>
        </w:tc>
        <w:tc>
          <w:tcPr>
            <w:tcW w:w="344" w:type="pct"/>
            <w:textDirection w:val="btLr"/>
            <w:vAlign w:val="center"/>
            <w:hideMark/>
          </w:tcPr>
          <w:p w14:paraId="026AFA5E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AO3</w:t>
            </w:r>
          </w:p>
        </w:tc>
        <w:tc>
          <w:tcPr>
            <w:tcW w:w="276" w:type="pct"/>
            <w:vMerge w:val="restart"/>
            <w:textDirection w:val="btLr"/>
            <w:vAlign w:val="bottom"/>
            <w:hideMark/>
          </w:tcPr>
          <w:p w14:paraId="5D13A5D0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Problem solving</w:t>
            </w:r>
          </w:p>
        </w:tc>
        <w:tc>
          <w:tcPr>
            <w:tcW w:w="320" w:type="pct"/>
            <w:vMerge w:val="restart"/>
            <w:textDirection w:val="btLr"/>
            <w:vAlign w:val="bottom"/>
            <w:hideMark/>
          </w:tcPr>
          <w:p w14:paraId="55CD0936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Math reason</w:t>
            </w:r>
          </w:p>
        </w:tc>
      </w:tr>
      <w:tr w:rsidR="00B32BC6" w:rsidRPr="00B32BC6" w14:paraId="3BA1D888" w14:textId="77777777" w:rsidTr="00EF31C9">
        <w:trPr>
          <w:trHeight w:val="1262"/>
        </w:trPr>
        <w:tc>
          <w:tcPr>
            <w:tcW w:w="355" w:type="pct"/>
            <w:vMerge/>
            <w:vAlign w:val="center"/>
            <w:hideMark/>
          </w:tcPr>
          <w:p w14:paraId="0201599A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880" w:type="pct"/>
            <w:noWrap/>
            <w:vAlign w:val="bottom"/>
            <w:hideMark/>
          </w:tcPr>
          <w:p w14:paraId="08D722F2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Spec Ref</w:t>
            </w:r>
          </w:p>
        </w:tc>
        <w:tc>
          <w:tcPr>
            <w:tcW w:w="1378" w:type="pct"/>
            <w:gridSpan w:val="4"/>
            <w:noWrap/>
            <w:vAlign w:val="bottom"/>
            <w:hideMark/>
          </w:tcPr>
          <w:p w14:paraId="406441A8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Description</w:t>
            </w:r>
          </w:p>
        </w:tc>
        <w:tc>
          <w:tcPr>
            <w:tcW w:w="416" w:type="pct"/>
            <w:gridSpan w:val="2"/>
            <w:textDirection w:val="btLr"/>
            <w:vAlign w:val="bottom"/>
            <w:hideMark/>
          </w:tcPr>
          <w:p w14:paraId="6137AD26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Marker</w:t>
            </w:r>
          </w:p>
        </w:tc>
        <w:tc>
          <w:tcPr>
            <w:tcW w:w="207" w:type="pct"/>
            <w:textDirection w:val="btLr"/>
            <w:vAlign w:val="bottom"/>
            <w:hideMark/>
          </w:tcPr>
          <w:p w14:paraId="2FFA87A3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4" w:type="pct"/>
            <w:textDirection w:val="btLr"/>
            <w:vAlign w:val="bottom"/>
            <w:hideMark/>
          </w:tcPr>
          <w:p w14:paraId="39324338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Number</w:t>
            </w:r>
          </w:p>
        </w:tc>
        <w:tc>
          <w:tcPr>
            <w:tcW w:w="276" w:type="pct"/>
            <w:textDirection w:val="btLr"/>
            <w:vAlign w:val="bottom"/>
            <w:hideMark/>
          </w:tcPr>
          <w:p w14:paraId="58498E5D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Algebra</w:t>
            </w:r>
          </w:p>
        </w:tc>
        <w:tc>
          <w:tcPr>
            <w:tcW w:w="275" w:type="pct"/>
            <w:textDirection w:val="btLr"/>
            <w:vAlign w:val="bottom"/>
            <w:hideMark/>
          </w:tcPr>
          <w:p w14:paraId="18E76984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SSM</w:t>
            </w:r>
          </w:p>
        </w:tc>
        <w:tc>
          <w:tcPr>
            <w:tcW w:w="344" w:type="pct"/>
            <w:textDirection w:val="btLr"/>
            <w:vAlign w:val="bottom"/>
            <w:hideMark/>
          </w:tcPr>
          <w:p w14:paraId="00C7BDBB" w14:textId="77777777" w:rsidR="00B32BC6" w:rsidRPr="00B32BC6" w:rsidRDefault="00B32BC6" w:rsidP="00EF31C9">
            <w:pPr>
              <w:ind w:left="113" w:right="113"/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HD</w:t>
            </w:r>
          </w:p>
        </w:tc>
        <w:tc>
          <w:tcPr>
            <w:tcW w:w="276" w:type="pct"/>
            <w:vMerge/>
            <w:textDirection w:val="btLr"/>
            <w:vAlign w:val="center"/>
            <w:hideMark/>
          </w:tcPr>
          <w:p w14:paraId="09C65B12" w14:textId="77777777" w:rsidR="00B32BC6" w:rsidRPr="00B32BC6" w:rsidRDefault="00B32BC6" w:rsidP="00EF31C9">
            <w:pPr>
              <w:ind w:left="113" w:right="113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vMerge/>
            <w:textDirection w:val="btLr"/>
            <w:vAlign w:val="center"/>
            <w:hideMark/>
          </w:tcPr>
          <w:p w14:paraId="19A0747F" w14:textId="77777777" w:rsidR="00B32BC6" w:rsidRPr="00B32BC6" w:rsidRDefault="00B32BC6" w:rsidP="00EF31C9">
            <w:pPr>
              <w:ind w:left="113" w:right="113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6066C65B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4AFCB7EE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880" w:type="pct"/>
            <w:noWrap/>
            <w:vAlign w:val="center"/>
            <w:hideMark/>
          </w:tcPr>
          <w:p w14:paraId="5C28F170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F6, 2B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29C33692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Mean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4111538F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50BF6A9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274" w:type="pct"/>
            <w:noWrap/>
            <w:vAlign w:val="center"/>
            <w:hideMark/>
          </w:tcPr>
          <w:p w14:paraId="5A69144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0C3C819A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0844AA32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4D41EAF3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74DF3B4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32F0F153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4E64F1F1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61D47CA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2</w:t>
            </w:r>
          </w:p>
        </w:tc>
        <w:tc>
          <w:tcPr>
            <w:tcW w:w="880" w:type="pct"/>
            <w:noWrap/>
            <w:vAlign w:val="center"/>
            <w:hideMark/>
          </w:tcPr>
          <w:p w14:paraId="2FBF0C94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F1,1G, F6.3ABHIJ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4F52518C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Probability problem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240F422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786980E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274" w:type="pct"/>
            <w:noWrap/>
            <w:vAlign w:val="center"/>
            <w:hideMark/>
          </w:tcPr>
          <w:p w14:paraId="0283C4C4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14203D64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3DFE2E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2F114E0E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45EC2C2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center"/>
            <w:hideMark/>
          </w:tcPr>
          <w:p w14:paraId="1066AF6F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10FB1E72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11A2825F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880" w:type="pct"/>
            <w:noWrap/>
            <w:vAlign w:val="center"/>
            <w:hideMark/>
          </w:tcPr>
          <w:p w14:paraId="2270257E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F1.7BE F1.6BD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435B2857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Ratio and profit problem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1B277C1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54CFE96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5</w:t>
            </w:r>
          </w:p>
        </w:tc>
        <w:tc>
          <w:tcPr>
            <w:tcW w:w="274" w:type="pct"/>
            <w:noWrap/>
            <w:vAlign w:val="center"/>
            <w:hideMark/>
          </w:tcPr>
          <w:p w14:paraId="4738E71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6D06F1D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E78A8B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35EC2AD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4034A88A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3F328A94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43F6110D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0CCBA441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880" w:type="pct"/>
            <w:noWrap/>
            <w:vAlign w:val="center"/>
            <w:hideMark/>
          </w:tcPr>
          <w:p w14:paraId="7B6904DC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F1.1I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06EC756B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Divide mixed numbers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3861495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07473C51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274" w:type="pct"/>
            <w:noWrap/>
            <w:vAlign w:val="center"/>
            <w:hideMark/>
          </w:tcPr>
          <w:p w14:paraId="52E19B42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340E16C8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1B8CCE6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03D6ED6F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675F6EA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5324C06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312F7EB3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51F8ED33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5</w:t>
            </w:r>
          </w:p>
        </w:tc>
        <w:tc>
          <w:tcPr>
            <w:tcW w:w="880" w:type="pct"/>
            <w:noWrap/>
            <w:vAlign w:val="center"/>
            <w:hideMark/>
          </w:tcPr>
          <w:p w14:paraId="55B09052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F1.6G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719D8EF9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Compound interest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4482E9F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6D562D73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274" w:type="pct"/>
            <w:noWrap/>
            <w:vAlign w:val="center"/>
            <w:hideMark/>
          </w:tcPr>
          <w:p w14:paraId="1E1A7FA1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799EF7D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6297B1D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708EC6A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3067889A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0EF03BB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50BAA4A0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061C5ABE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6</w:t>
            </w:r>
          </w:p>
        </w:tc>
        <w:tc>
          <w:tcPr>
            <w:tcW w:w="880" w:type="pct"/>
            <w:noWrap/>
            <w:vAlign w:val="center"/>
            <w:hideMark/>
          </w:tcPr>
          <w:p w14:paraId="08D1E9F8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F4.10E, F4.4G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78097262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Find height in vol of cylinder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1D7608A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2,2</w:t>
            </w:r>
          </w:p>
        </w:tc>
        <w:tc>
          <w:tcPr>
            <w:tcW w:w="207" w:type="pct"/>
            <w:noWrap/>
            <w:vAlign w:val="center"/>
            <w:hideMark/>
          </w:tcPr>
          <w:p w14:paraId="5436834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274" w:type="pct"/>
            <w:noWrap/>
            <w:vAlign w:val="center"/>
            <w:hideMark/>
          </w:tcPr>
          <w:p w14:paraId="4A56EC6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03B7C1FA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B993AC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0070F5E2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08958FCF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6CBAAE3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07ECE72A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234A5D2D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7</w:t>
            </w:r>
          </w:p>
        </w:tc>
        <w:tc>
          <w:tcPr>
            <w:tcW w:w="880" w:type="pct"/>
            <w:noWrap/>
            <w:vAlign w:val="center"/>
            <w:hideMark/>
          </w:tcPr>
          <w:p w14:paraId="76E55306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F2.1D, F2.2C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56AEF88D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Simplify, expand, factorise and solve, inequality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11821E4E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2,3</w:t>
            </w:r>
          </w:p>
        </w:tc>
        <w:tc>
          <w:tcPr>
            <w:tcW w:w="207" w:type="pct"/>
            <w:noWrap/>
            <w:vAlign w:val="center"/>
            <w:hideMark/>
          </w:tcPr>
          <w:p w14:paraId="47D14B1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9</w:t>
            </w:r>
          </w:p>
        </w:tc>
        <w:tc>
          <w:tcPr>
            <w:tcW w:w="274" w:type="pct"/>
            <w:noWrap/>
            <w:vAlign w:val="center"/>
            <w:hideMark/>
          </w:tcPr>
          <w:p w14:paraId="433A600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31831954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0D6F801D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09928EC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567C7BFA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00AD003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13BF1164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266CF2CE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8</w:t>
            </w:r>
          </w:p>
        </w:tc>
        <w:tc>
          <w:tcPr>
            <w:tcW w:w="880" w:type="pct"/>
            <w:noWrap/>
            <w:vAlign w:val="center"/>
            <w:hideMark/>
          </w:tcPr>
          <w:p w14:paraId="3CAB7ED3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F4.8A, F4.9BCD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1A2D2668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Area and perimeter problem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512712F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6310380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6</w:t>
            </w:r>
          </w:p>
        </w:tc>
        <w:tc>
          <w:tcPr>
            <w:tcW w:w="274" w:type="pct"/>
            <w:noWrap/>
            <w:vAlign w:val="center"/>
            <w:hideMark/>
          </w:tcPr>
          <w:p w14:paraId="0041F5EE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7D846454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5B09E58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25B81DD4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235D0C0F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43A45E3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39C2B92F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240ADFA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9</w:t>
            </w:r>
          </w:p>
        </w:tc>
        <w:tc>
          <w:tcPr>
            <w:tcW w:w="880" w:type="pct"/>
            <w:noWrap/>
            <w:vAlign w:val="bottom"/>
            <w:hideMark/>
          </w:tcPr>
          <w:p w14:paraId="5032D798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F3.3GH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4985B876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Find equation of graph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2A02635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38A96CE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3</w:t>
            </w:r>
          </w:p>
        </w:tc>
        <w:tc>
          <w:tcPr>
            <w:tcW w:w="274" w:type="pct"/>
            <w:noWrap/>
            <w:vAlign w:val="center"/>
            <w:hideMark/>
          </w:tcPr>
          <w:p w14:paraId="56C3962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28647E3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24B8762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16958E4D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0280CF5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229E9B9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007D9C58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7E4710B2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10</w:t>
            </w:r>
          </w:p>
        </w:tc>
        <w:tc>
          <w:tcPr>
            <w:tcW w:w="880" w:type="pct"/>
            <w:noWrap/>
            <w:vAlign w:val="center"/>
            <w:hideMark/>
          </w:tcPr>
          <w:p w14:paraId="07586797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H6.2C</w:t>
            </w:r>
          </w:p>
        </w:tc>
        <w:tc>
          <w:tcPr>
            <w:tcW w:w="1310" w:type="pct"/>
            <w:gridSpan w:val="3"/>
            <w:noWrap/>
            <w:vAlign w:val="center"/>
            <w:hideMark/>
          </w:tcPr>
          <w:p w14:paraId="658AC71F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Interquartile range from list</w:t>
            </w:r>
          </w:p>
        </w:tc>
        <w:tc>
          <w:tcPr>
            <w:tcW w:w="115" w:type="pct"/>
            <w:gridSpan w:val="2"/>
            <w:noWrap/>
            <w:vAlign w:val="center"/>
            <w:hideMark/>
          </w:tcPr>
          <w:p w14:paraId="1805E41B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 xml:space="preserve">  </w:t>
            </w:r>
          </w:p>
        </w:tc>
        <w:tc>
          <w:tcPr>
            <w:tcW w:w="369" w:type="pct"/>
            <w:noWrap/>
            <w:vAlign w:val="center"/>
            <w:hideMark/>
          </w:tcPr>
          <w:p w14:paraId="350C8C3E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2</w:t>
            </w:r>
          </w:p>
        </w:tc>
        <w:tc>
          <w:tcPr>
            <w:tcW w:w="207" w:type="pct"/>
            <w:noWrap/>
            <w:vAlign w:val="center"/>
            <w:hideMark/>
          </w:tcPr>
          <w:p w14:paraId="3D6CF55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2</w:t>
            </w:r>
          </w:p>
        </w:tc>
        <w:tc>
          <w:tcPr>
            <w:tcW w:w="274" w:type="pct"/>
            <w:noWrap/>
            <w:vAlign w:val="center"/>
            <w:hideMark/>
          </w:tcPr>
          <w:p w14:paraId="180D3478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4DA2B0F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756BD79B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453B5A62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11072BD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5B2A4A9F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636B6101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6DE382A1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11</w:t>
            </w:r>
          </w:p>
        </w:tc>
        <w:tc>
          <w:tcPr>
            <w:tcW w:w="880" w:type="pct"/>
            <w:noWrap/>
            <w:vAlign w:val="center"/>
            <w:hideMark/>
          </w:tcPr>
          <w:p w14:paraId="4C175034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F1.5CDE H1.4C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356CA7B1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HCF and use of indices/prime factors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246A121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144589BA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274" w:type="pct"/>
            <w:noWrap/>
            <w:vAlign w:val="center"/>
            <w:hideMark/>
          </w:tcPr>
          <w:p w14:paraId="4AC157F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7658B628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44512068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775503A1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13792D21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center"/>
            <w:hideMark/>
          </w:tcPr>
          <w:p w14:paraId="2AC5055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3A08EF00" w14:textId="77777777" w:rsidTr="00EF31C9">
        <w:trPr>
          <w:trHeight w:val="296"/>
        </w:trPr>
        <w:tc>
          <w:tcPr>
            <w:tcW w:w="355" w:type="pct"/>
            <w:noWrap/>
            <w:vAlign w:val="center"/>
            <w:hideMark/>
          </w:tcPr>
          <w:p w14:paraId="2975414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12</w:t>
            </w:r>
          </w:p>
        </w:tc>
        <w:tc>
          <w:tcPr>
            <w:tcW w:w="880" w:type="pct"/>
            <w:noWrap/>
            <w:vAlign w:val="center"/>
            <w:hideMark/>
          </w:tcPr>
          <w:p w14:paraId="1254FE95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F2.6A</w:t>
            </w: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61B754CC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Simultaneous equations - linear</w:t>
            </w: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513CF89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1</w:t>
            </w:r>
          </w:p>
        </w:tc>
        <w:tc>
          <w:tcPr>
            <w:tcW w:w="207" w:type="pct"/>
            <w:noWrap/>
            <w:vAlign w:val="center"/>
            <w:hideMark/>
          </w:tcPr>
          <w:p w14:paraId="2B18A014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4</w:t>
            </w:r>
          </w:p>
        </w:tc>
        <w:tc>
          <w:tcPr>
            <w:tcW w:w="274" w:type="pct"/>
            <w:noWrap/>
            <w:vAlign w:val="center"/>
            <w:hideMark/>
          </w:tcPr>
          <w:p w14:paraId="6AC1EB1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center"/>
            <w:hideMark/>
          </w:tcPr>
          <w:p w14:paraId="2C64CAAA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noWrap/>
            <w:vAlign w:val="center"/>
            <w:hideMark/>
          </w:tcPr>
          <w:p w14:paraId="31BFB88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noWrap/>
            <w:vAlign w:val="center"/>
            <w:hideMark/>
          </w:tcPr>
          <w:p w14:paraId="23169B36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noWrap/>
            <w:vAlign w:val="bottom"/>
            <w:hideMark/>
          </w:tcPr>
          <w:p w14:paraId="354D38BD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noWrap/>
            <w:vAlign w:val="bottom"/>
            <w:hideMark/>
          </w:tcPr>
          <w:p w14:paraId="6E86877E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  <w:tr w:rsidR="00B32BC6" w:rsidRPr="00B32BC6" w14:paraId="232D9D4D" w14:textId="77777777" w:rsidTr="00EF31C9">
        <w:trPr>
          <w:trHeight w:val="85"/>
        </w:trPr>
        <w:tc>
          <w:tcPr>
            <w:tcW w:w="355" w:type="pct"/>
            <w:noWrap/>
            <w:vAlign w:val="center"/>
            <w:hideMark/>
          </w:tcPr>
          <w:p w14:paraId="03C5A127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13</w:t>
            </w:r>
          </w:p>
        </w:tc>
        <w:tc>
          <w:tcPr>
            <w:tcW w:w="880" w:type="pct"/>
            <w:noWrap/>
            <w:vAlign w:val="bottom"/>
            <w:hideMark/>
          </w:tcPr>
          <w:p w14:paraId="4FC419F4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1378" w:type="pct"/>
            <w:gridSpan w:val="4"/>
            <w:noWrap/>
            <w:vAlign w:val="center"/>
            <w:hideMark/>
          </w:tcPr>
          <w:p w14:paraId="312475BD" w14:textId="77777777" w:rsidR="00B32BC6" w:rsidRPr="00B32BC6" w:rsidRDefault="00B32BC6" w:rsidP="00EF31C9">
            <w:pPr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416" w:type="pct"/>
            <w:gridSpan w:val="2"/>
            <w:noWrap/>
            <w:vAlign w:val="center"/>
            <w:hideMark/>
          </w:tcPr>
          <w:p w14:paraId="5EC5B42B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07" w:type="pct"/>
            <w:noWrap/>
            <w:vAlign w:val="center"/>
            <w:hideMark/>
          </w:tcPr>
          <w:p w14:paraId="619DADA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4" w:type="pct"/>
            <w:noWrap/>
            <w:vAlign w:val="center"/>
            <w:hideMark/>
          </w:tcPr>
          <w:p w14:paraId="791C16A4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6" w:type="pct"/>
            <w:noWrap/>
            <w:vAlign w:val="center"/>
            <w:hideMark/>
          </w:tcPr>
          <w:p w14:paraId="459D812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5" w:type="pct"/>
            <w:noWrap/>
            <w:vAlign w:val="center"/>
            <w:hideMark/>
          </w:tcPr>
          <w:p w14:paraId="4670541D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44" w:type="pct"/>
            <w:noWrap/>
            <w:vAlign w:val="center"/>
            <w:hideMark/>
          </w:tcPr>
          <w:p w14:paraId="5E57B70C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276" w:type="pct"/>
            <w:noWrap/>
            <w:vAlign w:val="center"/>
            <w:hideMark/>
          </w:tcPr>
          <w:p w14:paraId="66163162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  <w:tc>
          <w:tcPr>
            <w:tcW w:w="320" w:type="pct"/>
            <w:noWrap/>
            <w:vAlign w:val="center"/>
            <w:hideMark/>
          </w:tcPr>
          <w:p w14:paraId="7C715743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lang w:val="en-GB"/>
              </w:rPr>
              <w:t> </w:t>
            </w:r>
          </w:p>
        </w:tc>
      </w:tr>
      <w:tr w:rsidR="00B32BC6" w:rsidRPr="00B32BC6" w14:paraId="43D4421E" w14:textId="77777777" w:rsidTr="00EF31C9">
        <w:trPr>
          <w:trHeight w:val="124"/>
        </w:trPr>
        <w:tc>
          <w:tcPr>
            <w:tcW w:w="355" w:type="pct"/>
            <w:hideMark/>
          </w:tcPr>
          <w:p w14:paraId="27F86578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880" w:type="pct"/>
            <w:hideMark/>
          </w:tcPr>
          <w:p w14:paraId="7F5985E8" w14:textId="77777777" w:rsidR="00B32BC6" w:rsidRPr="00B32BC6" w:rsidRDefault="00B32BC6" w:rsidP="00EF31C9">
            <w:pPr>
              <w:jc w:val="both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1378" w:type="pct"/>
            <w:gridSpan w:val="4"/>
            <w:hideMark/>
          </w:tcPr>
          <w:p w14:paraId="287302E7" w14:textId="77777777" w:rsidR="00B32BC6" w:rsidRPr="00B32BC6" w:rsidRDefault="00B32BC6" w:rsidP="00EF31C9">
            <w:pPr>
              <w:jc w:val="right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416" w:type="pct"/>
            <w:gridSpan w:val="2"/>
            <w:vAlign w:val="bottom"/>
            <w:hideMark/>
          </w:tcPr>
          <w:p w14:paraId="5F4327DD" w14:textId="77777777" w:rsidR="00B32BC6" w:rsidRPr="00B32BC6" w:rsidRDefault="00B32BC6" w:rsidP="00EF31C9">
            <w:pPr>
              <w:jc w:val="right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  <w:r w:rsidRPr="00B32BC6">
              <w:rPr>
                <w:rFonts w:asciiTheme="minorHAnsi" w:eastAsia="Times New Roman" w:hAnsiTheme="minorHAnsi" w:cs="Open Sans Light"/>
                <w:b/>
                <w:bCs/>
                <w:lang w:val="en-GB"/>
              </w:rPr>
              <w:t>Total </w:t>
            </w:r>
          </w:p>
        </w:tc>
        <w:tc>
          <w:tcPr>
            <w:tcW w:w="207" w:type="pct"/>
            <w:hideMark/>
          </w:tcPr>
          <w:p w14:paraId="2E5D423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b/>
                <w:bCs/>
                <w:lang w:val="en-GB"/>
              </w:rPr>
            </w:pPr>
          </w:p>
        </w:tc>
        <w:tc>
          <w:tcPr>
            <w:tcW w:w="274" w:type="pct"/>
            <w:hideMark/>
          </w:tcPr>
          <w:p w14:paraId="4AC23EA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hideMark/>
          </w:tcPr>
          <w:p w14:paraId="18E969A0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5" w:type="pct"/>
            <w:hideMark/>
          </w:tcPr>
          <w:p w14:paraId="4D85EF5F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44" w:type="pct"/>
            <w:hideMark/>
          </w:tcPr>
          <w:p w14:paraId="263CFDF5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276" w:type="pct"/>
            <w:hideMark/>
          </w:tcPr>
          <w:p w14:paraId="0CE76FCE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  <w:tc>
          <w:tcPr>
            <w:tcW w:w="320" w:type="pct"/>
            <w:hideMark/>
          </w:tcPr>
          <w:p w14:paraId="25B8F679" w14:textId="77777777" w:rsidR="00B32BC6" w:rsidRPr="00B32BC6" w:rsidRDefault="00B32BC6" w:rsidP="00EF31C9">
            <w:pPr>
              <w:jc w:val="center"/>
              <w:rPr>
                <w:rFonts w:asciiTheme="minorHAnsi" w:eastAsia="Times New Roman" w:hAnsiTheme="minorHAnsi" w:cs="Open Sans Light"/>
                <w:lang w:val="en-GB"/>
              </w:rPr>
            </w:pPr>
          </w:p>
        </w:tc>
      </w:tr>
    </w:tbl>
    <w:p w14:paraId="64E5500E" w14:textId="77777777" w:rsidR="00B32BC6" w:rsidRPr="00B32BC6" w:rsidRDefault="00B32BC6" w:rsidP="005574E8">
      <w:pPr>
        <w:rPr>
          <w:rFonts w:asciiTheme="minorHAnsi" w:hAnsiTheme="minorHAnsi"/>
          <w:lang w:eastAsia="en-US"/>
        </w:rPr>
      </w:pPr>
    </w:p>
    <w:p w14:paraId="676BD11C" w14:textId="77777777" w:rsidR="005574E8" w:rsidRDefault="005574E8" w:rsidP="005574E8">
      <w:pPr>
        <w:rPr>
          <w:lang w:eastAsia="en-US"/>
        </w:rPr>
      </w:pPr>
    </w:p>
    <w:bookmarkEnd w:id="5"/>
    <w:p w14:paraId="3E0E62B5" w14:textId="77777777" w:rsidR="005574E8" w:rsidRPr="005574E8" w:rsidRDefault="005574E8" w:rsidP="005574E8">
      <w:pPr>
        <w:rPr>
          <w:lang w:eastAsia="en-US"/>
        </w:rPr>
      </w:pPr>
    </w:p>
    <w:sectPr w:rsidR="005574E8" w:rsidRPr="005574E8" w:rsidSect="0026749A">
      <w:footerReference w:type="even" r:id="rId65"/>
      <w:headerReference w:type="first" r:id="rId66"/>
      <w:footerReference w:type="first" r:id="rId67"/>
      <w:pgSz w:w="11900" w:h="16820" w:code="9"/>
      <w:pgMar w:top="799" w:right="794" w:bottom="567" w:left="794" w:header="0" w:footer="567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E7790B" w14:textId="77777777" w:rsidR="006E296B" w:rsidRPr="008843CC" w:rsidRDefault="006E296B" w:rsidP="003F4BE3">
      <w:r w:rsidRPr="008843CC">
        <w:separator/>
      </w:r>
    </w:p>
    <w:p w14:paraId="661B90B5" w14:textId="77777777" w:rsidR="006E296B" w:rsidRPr="008843CC" w:rsidRDefault="006E296B"/>
    <w:p w14:paraId="4A8B574E" w14:textId="77777777" w:rsidR="006E296B" w:rsidRPr="008843CC" w:rsidRDefault="006E296B"/>
    <w:p w14:paraId="5EA12639" w14:textId="77777777" w:rsidR="006E296B" w:rsidRDefault="006E296B"/>
  </w:endnote>
  <w:endnote w:type="continuationSeparator" w:id="0">
    <w:p w14:paraId="4039C0AD" w14:textId="77777777" w:rsidR="006E296B" w:rsidRPr="008843CC" w:rsidRDefault="006E296B" w:rsidP="003F4BE3">
      <w:r w:rsidRPr="008843CC">
        <w:continuationSeparator/>
      </w:r>
    </w:p>
    <w:p w14:paraId="02A18052" w14:textId="77777777" w:rsidR="006E296B" w:rsidRPr="008843CC" w:rsidRDefault="006E296B"/>
    <w:p w14:paraId="08C48A9B" w14:textId="77777777" w:rsidR="006E296B" w:rsidRPr="008843CC" w:rsidRDefault="006E296B"/>
    <w:p w14:paraId="7706145B" w14:textId="77777777" w:rsidR="006E296B" w:rsidRDefault="006E29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altName w:val="Arial Rounded MT Bold"/>
    <w:panose1 w:val="020F0704030504030204"/>
    <w:charset w:val="00"/>
    <w:family w:val="swiss"/>
    <w:pitch w:val="variable"/>
    <w:sig w:usb0="00000003" w:usb1="00000000" w:usb2="00000000" w:usb3="00000000" w:csb0="00000001" w:csb1="00000000"/>
    <w:embedRegular r:id="rId1" w:fontKey="{40539C52-938D-4266-BF6D-6C40A49196A8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us Jakarta Sans Light">
    <w:panose1 w:val="00000000000000000000"/>
    <w:charset w:val="4D"/>
    <w:family w:val="auto"/>
    <w:pitch w:val="variable"/>
    <w:sig w:usb0="A10000FF" w:usb1="4000607B" w:usb2="00000000" w:usb3="00000000" w:csb0="00000193" w:csb1="00000000"/>
    <w:embedRegular r:id="rId2" w:fontKey="{5730B87B-82BD-4865-B040-5DE4A372AFF6}"/>
    <w:embedBold r:id="rId3" w:fontKey="{65414519-DD10-4CDD-86F2-6A7788979F7C}"/>
    <w:embedItalic r:id="rId4" w:fontKey="{4570B15F-180F-4B3B-B6CE-F0C20EBAD901}"/>
  </w:font>
  <w:font w:name="Plus Jakarta Sans">
    <w:altName w:val="Calibri"/>
    <w:panose1 w:val="00000000000000000000"/>
    <w:charset w:val="4D"/>
    <w:family w:val="auto"/>
    <w:pitch w:val="variable"/>
    <w:sig w:usb0="A10000FF" w:usb1="4000607B" w:usb2="00000000" w:usb3="00000000" w:csb0="00000193" w:csb1="00000000"/>
    <w:embedRegular r:id="rId5" w:fontKey="{4F402B33-CC33-46EC-BEE6-1A0B56A2CFE9}"/>
    <w:embedBold r:id="rId6" w:fontKey="{CB7C872F-A360-4BE2-B381-1731732407A6}"/>
    <w:embedItalic r:id="rId7" w:fontKey="{C1D9690F-8B59-4948-B742-59A98C593DA8}"/>
  </w:font>
  <w:font w:name="Plus Jakarta Sans SemiBold">
    <w:panose1 w:val="00000000000000000000"/>
    <w:charset w:val="4D"/>
    <w:family w:val="auto"/>
    <w:pitch w:val="variable"/>
    <w:sig w:usb0="A10000FF" w:usb1="4000607B" w:usb2="00000000" w:usb3="00000000" w:csb0="00000193" w:csb1="00000000"/>
    <w:embedRegular r:id="rId8" w:fontKey="{9D7B13E1-3353-4F65-BBA7-4760E194C0F8}"/>
    <w:embedBold r:id="rId9" w:fontKey="{33FB4186-B35E-44E5-AAD0-EE0487D10B2E}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10" w:fontKey="{823EC8EE-E83F-471F-AECF-63C82315C534}"/>
    <w:embedBold r:id="rId11" w:fontKey="{8B4A0B38-8227-4903-AB02-28709703F8B2}"/>
    <w:embedItalic r:id="rId12" w:fontKey="{6204C000-B723-4A44-9B8E-2F55D66BB891}"/>
    <w:embedBoldItalic r:id="rId13" w:fontKey="{C7098DEB-BFA1-413F-A1F7-CF6701DE3321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4" w:fontKey="{A071165B-2857-43A8-9748-132EA348540D}"/>
    <w:embedBold r:id="rId15" w:fontKey="{5DACB0A0-83E3-4115-9E64-0859F547D175}"/>
    <w:embedItalic r:id="rId16" w:fontKey="{E22E042E-D1FF-479A-A1CC-FB8DC774C799}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  <w:embedBold r:id="rId17" w:fontKey="{530C1248-B7AD-42C2-904F-D6583F909698}"/>
    <w:embedBoldItalic r:id="rId18" w:fontKey="{D089BAA1-5EB7-461E-B718-590CCB8433AD}"/>
  </w:font>
  <w:font w:name="OpenSans-Light">
    <w:altName w:val="Times New Roman"/>
    <w:panose1 w:val="00000000000000000000"/>
    <w:charset w:val="00"/>
    <w:family w:val="swiss"/>
    <w:notTrueType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9" w:fontKey="{7A94B62A-8624-4700-9E4C-15B32EAFBBFE}"/>
    <w:embedBold r:id="rId20" w:fontKey="{A4E96A45-E1C5-4BEE-A778-82FF841E82D8}"/>
    <w:embedItalic r:id="rId21" w:fontKey="{130431E7-3170-4068-ABE0-F0BE5E3EB46E}"/>
  </w:font>
  <w:font w:name="HGMaruGothicMPRO">
    <w:charset w:val="80"/>
    <w:family w:val="swiss"/>
    <w:pitch w:val="variable"/>
    <w:sig w:usb0="E00002FF" w:usb1="2AC7EDFE" w:usb2="00000012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267BA" w14:textId="77777777" w:rsidR="00E9418F" w:rsidRPr="008843CC" w:rsidRDefault="00E9418F" w:rsidP="00F36381">
    <w:pPr>
      <w:pStyle w:val="Footer"/>
      <w:framePr w:wrap="none" w:vAnchor="text" w:hAnchor="margin" w:xAlign="right" w:y="1"/>
      <w:rPr>
        <w:rStyle w:val="PageNumber"/>
      </w:rPr>
    </w:pPr>
    <w:r w:rsidRPr="008843CC">
      <w:rPr>
        <w:rStyle w:val="PageNumber"/>
      </w:rPr>
      <w:fldChar w:fldCharType="begin"/>
    </w:r>
    <w:r w:rsidRPr="008843CC">
      <w:rPr>
        <w:rStyle w:val="PageNumber"/>
      </w:rPr>
      <w:instrText xml:space="preserve"> PAGE </w:instrText>
    </w:r>
    <w:r w:rsidRPr="008843CC">
      <w:rPr>
        <w:rStyle w:val="PageNumber"/>
      </w:rPr>
      <w:fldChar w:fldCharType="separate"/>
    </w:r>
    <w:r w:rsidR="0007017C">
      <w:rPr>
        <w:rStyle w:val="PageNumber"/>
      </w:rPr>
      <w:t>0</w:t>
    </w:r>
    <w:r w:rsidRPr="008843CC">
      <w:rPr>
        <w:rStyle w:val="PageNumber"/>
      </w:rPr>
      <w:fldChar w:fldCharType="end"/>
    </w:r>
  </w:p>
  <w:p w14:paraId="16521B32" w14:textId="77777777" w:rsidR="00E9418F" w:rsidRPr="008843CC" w:rsidRDefault="00E9418F" w:rsidP="00E9418F">
    <w:pPr>
      <w:pStyle w:val="Footer"/>
      <w:ind w:right="360"/>
    </w:pPr>
  </w:p>
  <w:p w14:paraId="66EA11B9" w14:textId="77777777" w:rsidR="00F17AE1" w:rsidRDefault="00F17AE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D0967" w14:textId="77777777" w:rsidR="005F5F97" w:rsidRPr="008843CC" w:rsidRDefault="003D1500" w:rsidP="00910219">
    <w:pPr>
      <w:pStyle w:val="Footer"/>
      <w:tabs>
        <w:tab w:val="clear" w:pos="4680"/>
        <w:tab w:val="clear" w:pos="9360"/>
        <w:tab w:val="center" w:pos="5103"/>
        <w:tab w:val="right" w:pos="10206"/>
      </w:tabs>
      <w:ind w:right="106"/>
    </w:pPr>
    <w:r w:rsidRPr="008843CC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323BF4" w14:textId="77777777" w:rsidR="006E296B" w:rsidRPr="008843CC" w:rsidRDefault="006E296B" w:rsidP="003F4BE3">
      <w:r w:rsidRPr="008843CC">
        <w:separator/>
      </w:r>
    </w:p>
    <w:p w14:paraId="6F32D26F" w14:textId="77777777" w:rsidR="006E296B" w:rsidRPr="008843CC" w:rsidRDefault="006E296B"/>
    <w:p w14:paraId="0BBFE184" w14:textId="77777777" w:rsidR="006E296B" w:rsidRPr="008843CC" w:rsidRDefault="006E296B"/>
    <w:p w14:paraId="5B3B3BB9" w14:textId="77777777" w:rsidR="006E296B" w:rsidRDefault="006E296B"/>
  </w:footnote>
  <w:footnote w:type="continuationSeparator" w:id="0">
    <w:p w14:paraId="6429446E" w14:textId="77777777" w:rsidR="006E296B" w:rsidRPr="008843CC" w:rsidRDefault="006E296B" w:rsidP="003F4BE3">
      <w:r w:rsidRPr="008843CC">
        <w:continuationSeparator/>
      </w:r>
    </w:p>
    <w:p w14:paraId="1E330EAC" w14:textId="77777777" w:rsidR="006E296B" w:rsidRPr="008843CC" w:rsidRDefault="006E296B"/>
    <w:p w14:paraId="27C6A6BD" w14:textId="77777777" w:rsidR="006E296B" w:rsidRPr="008843CC" w:rsidRDefault="006E296B"/>
    <w:p w14:paraId="0AF77ABA" w14:textId="77777777" w:rsidR="006E296B" w:rsidRDefault="006E29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29381" w14:textId="77777777" w:rsidR="00037899" w:rsidRPr="008843CC" w:rsidRDefault="00037899">
    <w:pPr>
      <w:pStyle w:val="Header"/>
    </w:pPr>
  </w:p>
  <w:p w14:paraId="7CE17BA0" w14:textId="77777777" w:rsidR="00B00714" w:rsidRPr="008843CC" w:rsidRDefault="00B00714" w:rsidP="00F024A1">
    <w:pPr>
      <w:pStyle w:val="Header"/>
      <w:tabs>
        <w:tab w:val="left" w:pos="113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F"/>
    <w:multiLevelType w:val="singleLevel"/>
    <w:tmpl w:val="B57A972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8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E77016"/>
    <w:multiLevelType w:val="multilevel"/>
    <w:tmpl w:val="018C9F6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5751844"/>
    <w:multiLevelType w:val="hybridMultilevel"/>
    <w:tmpl w:val="2CDA31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764878"/>
    <w:multiLevelType w:val="hybridMultilevel"/>
    <w:tmpl w:val="D0F49E7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968018B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0C94398A"/>
    <w:multiLevelType w:val="multilevel"/>
    <w:tmpl w:val="03A070DE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81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0CBE7EED"/>
    <w:multiLevelType w:val="hybridMultilevel"/>
    <w:tmpl w:val="5F2446DC"/>
    <w:lvl w:ilvl="0" w:tplc="452ABEB0">
      <w:start w:val="1"/>
      <w:numFmt w:val="lowerLetter"/>
      <w:lvlText w:val="%1."/>
      <w:lvlJc w:val="left"/>
      <w:pPr>
        <w:ind w:left="1080" w:hanging="360"/>
      </w:pPr>
    </w:lvl>
    <w:lvl w:ilvl="1" w:tplc="16ECE276" w:tentative="1">
      <w:start w:val="1"/>
      <w:numFmt w:val="lowerLetter"/>
      <w:lvlText w:val="%2."/>
      <w:lvlJc w:val="left"/>
      <w:pPr>
        <w:ind w:left="1800" w:hanging="360"/>
      </w:pPr>
    </w:lvl>
    <w:lvl w:ilvl="2" w:tplc="84BECFC2">
      <w:start w:val="1"/>
      <w:numFmt w:val="lowerLetter"/>
      <w:lvlText w:val="%3."/>
      <w:lvlJc w:val="left"/>
      <w:pPr>
        <w:ind w:left="2700" w:hanging="360"/>
      </w:pPr>
    </w:lvl>
    <w:lvl w:ilvl="3" w:tplc="DCB00D6E" w:tentative="1">
      <w:start w:val="1"/>
      <w:numFmt w:val="decimal"/>
      <w:lvlText w:val="%4."/>
      <w:lvlJc w:val="left"/>
      <w:pPr>
        <w:ind w:left="3240" w:hanging="360"/>
      </w:pPr>
    </w:lvl>
    <w:lvl w:ilvl="4" w:tplc="B644F506" w:tentative="1">
      <w:start w:val="1"/>
      <w:numFmt w:val="lowerLetter"/>
      <w:lvlText w:val="%5."/>
      <w:lvlJc w:val="left"/>
      <w:pPr>
        <w:ind w:left="3960" w:hanging="360"/>
      </w:pPr>
    </w:lvl>
    <w:lvl w:ilvl="5" w:tplc="AF9C7670" w:tentative="1">
      <w:start w:val="1"/>
      <w:numFmt w:val="lowerRoman"/>
      <w:lvlText w:val="%6."/>
      <w:lvlJc w:val="right"/>
      <w:pPr>
        <w:ind w:left="4680" w:hanging="180"/>
      </w:pPr>
    </w:lvl>
    <w:lvl w:ilvl="6" w:tplc="29388EE6" w:tentative="1">
      <w:start w:val="1"/>
      <w:numFmt w:val="decimal"/>
      <w:lvlText w:val="%7."/>
      <w:lvlJc w:val="left"/>
      <w:pPr>
        <w:ind w:left="5400" w:hanging="360"/>
      </w:pPr>
    </w:lvl>
    <w:lvl w:ilvl="7" w:tplc="8EAE3806" w:tentative="1">
      <w:start w:val="1"/>
      <w:numFmt w:val="lowerLetter"/>
      <w:lvlText w:val="%8."/>
      <w:lvlJc w:val="left"/>
      <w:pPr>
        <w:ind w:left="6120" w:hanging="360"/>
      </w:pPr>
    </w:lvl>
    <w:lvl w:ilvl="8" w:tplc="AE84B0CA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0FE334E4"/>
    <w:multiLevelType w:val="hybridMultilevel"/>
    <w:tmpl w:val="8FD41A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0105928"/>
    <w:multiLevelType w:val="hybridMultilevel"/>
    <w:tmpl w:val="22E4EB5A"/>
    <w:lvl w:ilvl="0" w:tplc="F028D1A4">
      <w:start w:val="1"/>
      <w:numFmt w:val="bullet"/>
      <w:lvlText w:val="o"/>
      <w:lvlJc w:val="left"/>
      <w:pPr>
        <w:ind w:left="927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D448FD"/>
    <w:multiLevelType w:val="multilevel"/>
    <w:tmpl w:val="4216B6BA"/>
    <w:lvl w:ilvl="0">
      <w:start w:val="1"/>
      <w:numFmt w:val="decimal"/>
      <w:isLgl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19" w15:restartNumberingAfterBreak="0">
    <w:nsid w:val="2A3D1630"/>
    <w:multiLevelType w:val="hybridMultilevel"/>
    <w:tmpl w:val="F7E818D0"/>
    <w:lvl w:ilvl="0" w:tplc="FFFFFFFF">
      <w:start w:val="1"/>
      <w:numFmt w:val="lowerLetter"/>
      <w:lvlText w:val="(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571A1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2E9D0492"/>
    <w:multiLevelType w:val="multilevel"/>
    <w:tmpl w:val="A42467C4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3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2AE0A76"/>
    <w:multiLevelType w:val="multilevel"/>
    <w:tmpl w:val="9432A99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0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86A7808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3A0228BC"/>
    <w:multiLevelType w:val="multilevel"/>
    <w:tmpl w:val="BC4E7048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C6F37CF"/>
    <w:multiLevelType w:val="multilevel"/>
    <w:tmpl w:val="8E9A0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01E7D82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43183BD9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448D2834"/>
    <w:multiLevelType w:val="multilevel"/>
    <w:tmpl w:val="A86498A2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1" w15:restartNumberingAfterBreak="0">
    <w:nsid w:val="4D167BFC"/>
    <w:multiLevelType w:val="multilevel"/>
    <w:tmpl w:val="EE68BBCC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6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33" w15:restartNumberingAfterBreak="0">
    <w:nsid w:val="50796944"/>
    <w:multiLevelType w:val="hybridMultilevel"/>
    <w:tmpl w:val="60E0C5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2066885"/>
    <w:multiLevelType w:val="hybridMultilevel"/>
    <w:tmpl w:val="E1E6EB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080EFC"/>
    <w:multiLevelType w:val="hybridMultilevel"/>
    <w:tmpl w:val="3E4EC3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7837579"/>
    <w:multiLevelType w:val="hybridMultilevel"/>
    <w:tmpl w:val="F7E818D0"/>
    <w:lvl w:ilvl="0" w:tplc="343A06BE">
      <w:start w:val="1"/>
      <w:numFmt w:val="lowerLetter"/>
      <w:lvlText w:val="(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2E1553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A2D376D"/>
    <w:multiLevelType w:val="multilevel"/>
    <w:tmpl w:val="95C64A4A"/>
    <w:lvl w:ilvl="0">
      <w:start w:val="1"/>
      <w:numFmt w:val="decimal"/>
      <w:isLgl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9" w15:restartNumberingAfterBreak="0">
    <w:nsid w:val="5AEA0ED3"/>
    <w:multiLevelType w:val="hybridMultilevel"/>
    <w:tmpl w:val="CFB87E64"/>
    <w:lvl w:ilvl="0" w:tplc="5832E6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F253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928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765C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520A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80A1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830E4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6840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DC0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 w15:restartNumberingAfterBreak="0">
    <w:nsid w:val="5B81284A"/>
    <w:multiLevelType w:val="multilevel"/>
    <w:tmpl w:val="C2862DA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821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61F95C30"/>
    <w:multiLevelType w:val="hybridMultilevel"/>
    <w:tmpl w:val="D76AB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3E768D5"/>
    <w:multiLevelType w:val="hybridMultilevel"/>
    <w:tmpl w:val="002CDC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8165059"/>
    <w:multiLevelType w:val="hybridMultilevel"/>
    <w:tmpl w:val="6BA892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E242D8C"/>
    <w:multiLevelType w:val="multilevel"/>
    <w:tmpl w:val="04C07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6E406A8A"/>
    <w:multiLevelType w:val="hybridMultilevel"/>
    <w:tmpl w:val="0C5EBBE4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452212173">
    <w:abstractNumId w:val="9"/>
  </w:num>
  <w:num w:numId="2" w16cid:durableId="887959497">
    <w:abstractNumId w:val="20"/>
  </w:num>
  <w:num w:numId="3" w16cid:durableId="89740088">
    <w:abstractNumId w:val="15"/>
  </w:num>
  <w:num w:numId="4" w16cid:durableId="384184800">
    <w:abstractNumId w:val="32"/>
  </w:num>
  <w:num w:numId="5" w16cid:durableId="1871840105">
    <w:abstractNumId w:val="8"/>
  </w:num>
  <w:num w:numId="6" w16cid:durableId="446972478">
    <w:abstractNumId w:val="7"/>
  </w:num>
  <w:num w:numId="7" w16cid:durableId="2131241834">
    <w:abstractNumId w:val="21"/>
  </w:num>
  <w:num w:numId="8" w16cid:durableId="1013529108">
    <w:abstractNumId w:val="3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71381038">
    <w:abstractNumId w:val="13"/>
  </w:num>
  <w:num w:numId="10" w16cid:durableId="1404714728">
    <w:abstractNumId w:val="0"/>
  </w:num>
  <w:num w:numId="11" w16cid:durableId="1873808940">
    <w:abstractNumId w:val="1"/>
  </w:num>
  <w:num w:numId="12" w16cid:durableId="1243637571">
    <w:abstractNumId w:val="2"/>
  </w:num>
  <w:num w:numId="13" w16cid:durableId="1816682135">
    <w:abstractNumId w:val="4"/>
  </w:num>
  <w:num w:numId="14" w16cid:durableId="1248461313">
    <w:abstractNumId w:val="5"/>
  </w:num>
  <w:num w:numId="15" w16cid:durableId="2096702851">
    <w:abstractNumId w:val="6"/>
  </w:num>
  <w:num w:numId="16" w16cid:durableId="1028604940">
    <w:abstractNumId w:val="12"/>
  </w:num>
  <w:num w:numId="17" w16cid:durableId="1122652360">
    <w:abstractNumId w:val="24"/>
  </w:num>
  <w:num w:numId="18" w16cid:durableId="703870910">
    <w:abstractNumId w:val="27"/>
  </w:num>
  <w:num w:numId="19" w16cid:durableId="593704291">
    <w:abstractNumId w:val="30"/>
  </w:num>
  <w:num w:numId="20" w16cid:durableId="1754203562">
    <w:abstractNumId w:val="3"/>
  </w:num>
  <w:num w:numId="21" w16cid:durableId="1228497185">
    <w:abstractNumId w:val="25"/>
  </w:num>
  <w:num w:numId="22" w16cid:durableId="1662393553">
    <w:abstractNumId w:val="40"/>
  </w:num>
  <w:num w:numId="23" w16cid:durableId="1809006759">
    <w:abstractNumId w:val="23"/>
  </w:num>
  <w:num w:numId="24" w16cid:durableId="614144670">
    <w:abstractNumId w:val="31"/>
  </w:num>
  <w:num w:numId="25" w16cid:durableId="311451200">
    <w:abstractNumId w:val="22"/>
  </w:num>
  <w:num w:numId="26" w16cid:durableId="2046708988">
    <w:abstractNumId w:val="10"/>
  </w:num>
  <w:num w:numId="27" w16cid:durableId="1585064406">
    <w:abstractNumId w:val="29"/>
  </w:num>
  <w:num w:numId="28" w16cid:durableId="620495630">
    <w:abstractNumId w:val="14"/>
  </w:num>
  <w:num w:numId="29" w16cid:durableId="62345957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547884522">
    <w:abstractNumId w:val="18"/>
  </w:num>
  <w:num w:numId="31" w16cid:durableId="7961412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862860461">
    <w:abstractNumId w:val="38"/>
  </w:num>
  <w:num w:numId="33" w16cid:durableId="1071847754">
    <w:abstractNumId w:val="33"/>
  </w:num>
  <w:num w:numId="34" w16cid:durableId="1879395560">
    <w:abstractNumId w:val="41"/>
  </w:num>
  <w:num w:numId="35" w16cid:durableId="1737895214">
    <w:abstractNumId w:val="17"/>
  </w:num>
  <w:num w:numId="36" w16cid:durableId="311834034">
    <w:abstractNumId w:val="11"/>
  </w:num>
  <w:num w:numId="37" w16cid:durableId="1777752299">
    <w:abstractNumId w:val="35"/>
  </w:num>
  <w:num w:numId="38" w16cid:durableId="547685924">
    <w:abstractNumId w:val="42"/>
  </w:num>
  <w:num w:numId="39" w16cid:durableId="1704818816">
    <w:abstractNumId w:val="44"/>
  </w:num>
  <w:num w:numId="40" w16cid:durableId="1677880975">
    <w:abstractNumId w:val="26"/>
  </w:num>
  <w:num w:numId="41" w16cid:durableId="296179886">
    <w:abstractNumId w:val="16"/>
  </w:num>
  <w:num w:numId="42" w16cid:durableId="1729458136">
    <w:abstractNumId w:val="45"/>
  </w:num>
  <w:num w:numId="43" w16cid:durableId="837429572">
    <w:abstractNumId w:val="28"/>
  </w:num>
  <w:num w:numId="44" w16cid:durableId="1437366609">
    <w:abstractNumId w:val="37"/>
  </w:num>
  <w:num w:numId="45" w16cid:durableId="203058118">
    <w:abstractNumId w:val="34"/>
  </w:num>
  <w:num w:numId="46" w16cid:durableId="1910771798">
    <w:abstractNumId w:val="43"/>
  </w:num>
  <w:num w:numId="47" w16cid:durableId="1293370111">
    <w:abstractNumId w:val="39"/>
  </w:num>
  <w:num w:numId="48" w16cid:durableId="1371301596">
    <w:abstractNumId w:val="19"/>
  </w:num>
  <w:num w:numId="49" w16cid:durableId="76141135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F54C9F"/>
    <w:rsid w:val="000000C2"/>
    <w:rsid w:val="00005820"/>
    <w:rsid w:val="00007CB7"/>
    <w:rsid w:val="000122CC"/>
    <w:rsid w:val="000348F9"/>
    <w:rsid w:val="00037899"/>
    <w:rsid w:val="000379A2"/>
    <w:rsid w:val="0004378E"/>
    <w:rsid w:val="00052F44"/>
    <w:rsid w:val="00053208"/>
    <w:rsid w:val="00053F84"/>
    <w:rsid w:val="00056E35"/>
    <w:rsid w:val="0005791B"/>
    <w:rsid w:val="00057C2F"/>
    <w:rsid w:val="000622B9"/>
    <w:rsid w:val="000633C8"/>
    <w:rsid w:val="00064CFA"/>
    <w:rsid w:val="0007017C"/>
    <w:rsid w:val="000779F3"/>
    <w:rsid w:val="00080034"/>
    <w:rsid w:val="000804CE"/>
    <w:rsid w:val="00085F12"/>
    <w:rsid w:val="000902A4"/>
    <w:rsid w:val="000B2026"/>
    <w:rsid w:val="000B492E"/>
    <w:rsid w:val="000B523F"/>
    <w:rsid w:val="000B597C"/>
    <w:rsid w:val="000C110B"/>
    <w:rsid w:val="000D1660"/>
    <w:rsid w:val="000D22F0"/>
    <w:rsid w:val="000D38EE"/>
    <w:rsid w:val="000D51BA"/>
    <w:rsid w:val="000E14A7"/>
    <w:rsid w:val="000E29B8"/>
    <w:rsid w:val="000E79F8"/>
    <w:rsid w:val="000E7EC1"/>
    <w:rsid w:val="00102BFA"/>
    <w:rsid w:val="00105ADD"/>
    <w:rsid w:val="001127EE"/>
    <w:rsid w:val="001155B5"/>
    <w:rsid w:val="00117F1F"/>
    <w:rsid w:val="001347D7"/>
    <w:rsid w:val="0014191D"/>
    <w:rsid w:val="0015549D"/>
    <w:rsid w:val="001641B4"/>
    <w:rsid w:val="001679F8"/>
    <w:rsid w:val="00171271"/>
    <w:rsid w:val="00175B3F"/>
    <w:rsid w:val="00176185"/>
    <w:rsid w:val="001763EC"/>
    <w:rsid w:val="00180318"/>
    <w:rsid w:val="00180953"/>
    <w:rsid w:val="00181145"/>
    <w:rsid w:val="00181199"/>
    <w:rsid w:val="001819BF"/>
    <w:rsid w:val="00184CAA"/>
    <w:rsid w:val="00193B73"/>
    <w:rsid w:val="001A6551"/>
    <w:rsid w:val="001B24AC"/>
    <w:rsid w:val="001B3653"/>
    <w:rsid w:val="001C24B6"/>
    <w:rsid w:val="001C69A4"/>
    <w:rsid w:val="001D0FE4"/>
    <w:rsid w:val="001D54A2"/>
    <w:rsid w:val="001D75CF"/>
    <w:rsid w:val="001E364E"/>
    <w:rsid w:val="001E4E54"/>
    <w:rsid w:val="001E57B1"/>
    <w:rsid w:val="001E5C50"/>
    <w:rsid w:val="001F7B64"/>
    <w:rsid w:val="002046E7"/>
    <w:rsid w:val="002206C6"/>
    <w:rsid w:val="00221E9D"/>
    <w:rsid w:val="00226C39"/>
    <w:rsid w:val="002351C4"/>
    <w:rsid w:val="002373BF"/>
    <w:rsid w:val="002420BF"/>
    <w:rsid w:val="00242186"/>
    <w:rsid w:val="00247E33"/>
    <w:rsid w:val="00247EAA"/>
    <w:rsid w:val="0025110D"/>
    <w:rsid w:val="0026251B"/>
    <w:rsid w:val="002653BB"/>
    <w:rsid w:val="0026673C"/>
    <w:rsid w:val="0026749A"/>
    <w:rsid w:val="00267B5E"/>
    <w:rsid w:val="0027159D"/>
    <w:rsid w:val="002732E5"/>
    <w:rsid w:val="00273A62"/>
    <w:rsid w:val="002754AE"/>
    <w:rsid w:val="00286BF3"/>
    <w:rsid w:val="0029140D"/>
    <w:rsid w:val="00291461"/>
    <w:rsid w:val="00293550"/>
    <w:rsid w:val="00293A47"/>
    <w:rsid w:val="002A4C17"/>
    <w:rsid w:val="002A5DAB"/>
    <w:rsid w:val="002A7971"/>
    <w:rsid w:val="002D355A"/>
    <w:rsid w:val="002D46A3"/>
    <w:rsid w:val="002D7B03"/>
    <w:rsid w:val="002E1D85"/>
    <w:rsid w:val="002E3969"/>
    <w:rsid w:val="003071BE"/>
    <w:rsid w:val="00317F06"/>
    <w:rsid w:val="00322A87"/>
    <w:rsid w:val="00326864"/>
    <w:rsid w:val="003335C0"/>
    <w:rsid w:val="00334437"/>
    <w:rsid w:val="00335418"/>
    <w:rsid w:val="00336B6D"/>
    <w:rsid w:val="00340CC1"/>
    <w:rsid w:val="0034112A"/>
    <w:rsid w:val="00345915"/>
    <w:rsid w:val="00346F6C"/>
    <w:rsid w:val="00350D6A"/>
    <w:rsid w:val="00354F66"/>
    <w:rsid w:val="00360FC0"/>
    <w:rsid w:val="00365CA8"/>
    <w:rsid w:val="00370DFE"/>
    <w:rsid w:val="00372CAF"/>
    <w:rsid w:val="00372CD9"/>
    <w:rsid w:val="0037577F"/>
    <w:rsid w:val="0037680C"/>
    <w:rsid w:val="00381943"/>
    <w:rsid w:val="00383364"/>
    <w:rsid w:val="003A0A13"/>
    <w:rsid w:val="003A14D3"/>
    <w:rsid w:val="003A38BE"/>
    <w:rsid w:val="003A6485"/>
    <w:rsid w:val="003B5584"/>
    <w:rsid w:val="003C3860"/>
    <w:rsid w:val="003C68D9"/>
    <w:rsid w:val="003D1500"/>
    <w:rsid w:val="003D4523"/>
    <w:rsid w:val="003D65BF"/>
    <w:rsid w:val="003E387B"/>
    <w:rsid w:val="003E55CE"/>
    <w:rsid w:val="003E5F3B"/>
    <w:rsid w:val="003E6918"/>
    <w:rsid w:val="003F4BE3"/>
    <w:rsid w:val="0040647C"/>
    <w:rsid w:val="00407DE2"/>
    <w:rsid w:val="00412EA3"/>
    <w:rsid w:val="00436B5C"/>
    <w:rsid w:val="00451930"/>
    <w:rsid w:val="004578AF"/>
    <w:rsid w:val="004625BE"/>
    <w:rsid w:val="00465E3E"/>
    <w:rsid w:val="00466319"/>
    <w:rsid w:val="00470A75"/>
    <w:rsid w:val="00470D75"/>
    <w:rsid w:val="00473167"/>
    <w:rsid w:val="00476620"/>
    <w:rsid w:val="004A2A11"/>
    <w:rsid w:val="004A5A7A"/>
    <w:rsid w:val="004B198C"/>
    <w:rsid w:val="004B5905"/>
    <w:rsid w:val="004C46C8"/>
    <w:rsid w:val="004D0035"/>
    <w:rsid w:val="004D048C"/>
    <w:rsid w:val="004D1A96"/>
    <w:rsid w:val="004D1EC2"/>
    <w:rsid w:val="004D6397"/>
    <w:rsid w:val="004E2BC7"/>
    <w:rsid w:val="004F1CE3"/>
    <w:rsid w:val="004F58F7"/>
    <w:rsid w:val="00502EF6"/>
    <w:rsid w:val="00513275"/>
    <w:rsid w:val="0052032E"/>
    <w:rsid w:val="00520F5C"/>
    <w:rsid w:val="0052590A"/>
    <w:rsid w:val="00531930"/>
    <w:rsid w:val="005352BC"/>
    <w:rsid w:val="00537713"/>
    <w:rsid w:val="0054162F"/>
    <w:rsid w:val="00541FC7"/>
    <w:rsid w:val="00544C21"/>
    <w:rsid w:val="00547F97"/>
    <w:rsid w:val="00553B48"/>
    <w:rsid w:val="0055462D"/>
    <w:rsid w:val="0055510A"/>
    <w:rsid w:val="0055540B"/>
    <w:rsid w:val="005574E8"/>
    <w:rsid w:val="00561CCF"/>
    <w:rsid w:val="00563798"/>
    <w:rsid w:val="00564BCB"/>
    <w:rsid w:val="00567860"/>
    <w:rsid w:val="005767CD"/>
    <w:rsid w:val="0059235F"/>
    <w:rsid w:val="0059472F"/>
    <w:rsid w:val="0059549E"/>
    <w:rsid w:val="005955EF"/>
    <w:rsid w:val="00596AC4"/>
    <w:rsid w:val="005A189A"/>
    <w:rsid w:val="005A3092"/>
    <w:rsid w:val="005A6B4B"/>
    <w:rsid w:val="005B1D45"/>
    <w:rsid w:val="005B3FE8"/>
    <w:rsid w:val="005B66C9"/>
    <w:rsid w:val="005B7886"/>
    <w:rsid w:val="005C06F0"/>
    <w:rsid w:val="005C0D18"/>
    <w:rsid w:val="005C13F3"/>
    <w:rsid w:val="005D30E4"/>
    <w:rsid w:val="005F280A"/>
    <w:rsid w:val="005F5F97"/>
    <w:rsid w:val="005F7352"/>
    <w:rsid w:val="006025B1"/>
    <w:rsid w:val="006110F0"/>
    <w:rsid w:val="0061555E"/>
    <w:rsid w:val="006205B7"/>
    <w:rsid w:val="00631134"/>
    <w:rsid w:val="00635B7F"/>
    <w:rsid w:val="0064060A"/>
    <w:rsid w:val="00661ED5"/>
    <w:rsid w:val="00667558"/>
    <w:rsid w:val="006755DD"/>
    <w:rsid w:val="00677381"/>
    <w:rsid w:val="006801D0"/>
    <w:rsid w:val="00685F65"/>
    <w:rsid w:val="00694D9C"/>
    <w:rsid w:val="006B694B"/>
    <w:rsid w:val="006B72CE"/>
    <w:rsid w:val="006C1438"/>
    <w:rsid w:val="006C5161"/>
    <w:rsid w:val="006D3CEC"/>
    <w:rsid w:val="006E296B"/>
    <w:rsid w:val="006F377B"/>
    <w:rsid w:val="006F5BF3"/>
    <w:rsid w:val="00702F1F"/>
    <w:rsid w:val="00704696"/>
    <w:rsid w:val="00713D5C"/>
    <w:rsid w:val="00715E19"/>
    <w:rsid w:val="00721737"/>
    <w:rsid w:val="00724F1A"/>
    <w:rsid w:val="007301AA"/>
    <w:rsid w:val="007333CE"/>
    <w:rsid w:val="007438CD"/>
    <w:rsid w:val="00747EAF"/>
    <w:rsid w:val="00752371"/>
    <w:rsid w:val="00757AA8"/>
    <w:rsid w:val="00757D57"/>
    <w:rsid w:val="00764D3B"/>
    <w:rsid w:val="00766C1F"/>
    <w:rsid w:val="00767174"/>
    <w:rsid w:val="00774BAF"/>
    <w:rsid w:val="00776C0A"/>
    <w:rsid w:val="00781A9C"/>
    <w:rsid w:val="0079779E"/>
    <w:rsid w:val="007A4078"/>
    <w:rsid w:val="007B0CA5"/>
    <w:rsid w:val="007B2C4D"/>
    <w:rsid w:val="007C2DD8"/>
    <w:rsid w:val="007C49BE"/>
    <w:rsid w:val="007C7AC5"/>
    <w:rsid w:val="007D0494"/>
    <w:rsid w:val="007D718E"/>
    <w:rsid w:val="007E2638"/>
    <w:rsid w:val="007E788B"/>
    <w:rsid w:val="007F018F"/>
    <w:rsid w:val="007F1161"/>
    <w:rsid w:val="007F5506"/>
    <w:rsid w:val="008051B3"/>
    <w:rsid w:val="00817AFE"/>
    <w:rsid w:val="008240C9"/>
    <w:rsid w:val="00835AB3"/>
    <w:rsid w:val="00840C1F"/>
    <w:rsid w:val="00841473"/>
    <w:rsid w:val="00843C62"/>
    <w:rsid w:val="00847041"/>
    <w:rsid w:val="0085561F"/>
    <w:rsid w:val="00855AE7"/>
    <w:rsid w:val="008600C0"/>
    <w:rsid w:val="00860531"/>
    <w:rsid w:val="00861C41"/>
    <w:rsid w:val="00866CFF"/>
    <w:rsid w:val="00874831"/>
    <w:rsid w:val="008772BD"/>
    <w:rsid w:val="00880E15"/>
    <w:rsid w:val="008843CC"/>
    <w:rsid w:val="0088458B"/>
    <w:rsid w:val="00885022"/>
    <w:rsid w:val="00886509"/>
    <w:rsid w:val="0088738D"/>
    <w:rsid w:val="008918D4"/>
    <w:rsid w:val="008A029B"/>
    <w:rsid w:val="008A648E"/>
    <w:rsid w:val="008A704E"/>
    <w:rsid w:val="008B07C2"/>
    <w:rsid w:val="008C396E"/>
    <w:rsid w:val="008C4418"/>
    <w:rsid w:val="008C5373"/>
    <w:rsid w:val="008D7561"/>
    <w:rsid w:val="008E0F66"/>
    <w:rsid w:val="008E1436"/>
    <w:rsid w:val="008E4762"/>
    <w:rsid w:val="008E6836"/>
    <w:rsid w:val="008F369C"/>
    <w:rsid w:val="008F52C1"/>
    <w:rsid w:val="008F5850"/>
    <w:rsid w:val="008F6A39"/>
    <w:rsid w:val="00900513"/>
    <w:rsid w:val="00910219"/>
    <w:rsid w:val="009156C3"/>
    <w:rsid w:val="0092726B"/>
    <w:rsid w:val="009305A0"/>
    <w:rsid w:val="00931576"/>
    <w:rsid w:val="00950750"/>
    <w:rsid w:val="0095150B"/>
    <w:rsid w:val="00952FB5"/>
    <w:rsid w:val="009543F9"/>
    <w:rsid w:val="00955113"/>
    <w:rsid w:val="0095591A"/>
    <w:rsid w:val="00962DFD"/>
    <w:rsid w:val="00966909"/>
    <w:rsid w:val="00973BCA"/>
    <w:rsid w:val="009831B5"/>
    <w:rsid w:val="00991B3B"/>
    <w:rsid w:val="009A32FF"/>
    <w:rsid w:val="009B35EF"/>
    <w:rsid w:val="009B44BA"/>
    <w:rsid w:val="009B553F"/>
    <w:rsid w:val="009C472E"/>
    <w:rsid w:val="009C6DA5"/>
    <w:rsid w:val="009E0FCF"/>
    <w:rsid w:val="009F0D13"/>
    <w:rsid w:val="009F1577"/>
    <w:rsid w:val="009F523B"/>
    <w:rsid w:val="009F75F9"/>
    <w:rsid w:val="00A12C69"/>
    <w:rsid w:val="00A13C21"/>
    <w:rsid w:val="00A1626A"/>
    <w:rsid w:val="00A17EEE"/>
    <w:rsid w:val="00A279DE"/>
    <w:rsid w:val="00A33826"/>
    <w:rsid w:val="00A42E78"/>
    <w:rsid w:val="00A43012"/>
    <w:rsid w:val="00A450AC"/>
    <w:rsid w:val="00A518A3"/>
    <w:rsid w:val="00A576D8"/>
    <w:rsid w:val="00A64830"/>
    <w:rsid w:val="00A755C9"/>
    <w:rsid w:val="00A87095"/>
    <w:rsid w:val="00A90FB7"/>
    <w:rsid w:val="00A924FE"/>
    <w:rsid w:val="00AA34B9"/>
    <w:rsid w:val="00AA733C"/>
    <w:rsid w:val="00AB36E3"/>
    <w:rsid w:val="00AB4895"/>
    <w:rsid w:val="00AC5736"/>
    <w:rsid w:val="00AD24AD"/>
    <w:rsid w:val="00AD5F45"/>
    <w:rsid w:val="00AD6AC0"/>
    <w:rsid w:val="00AD7DB4"/>
    <w:rsid w:val="00AE2D43"/>
    <w:rsid w:val="00AE7FBC"/>
    <w:rsid w:val="00AF02B1"/>
    <w:rsid w:val="00AF34C3"/>
    <w:rsid w:val="00AF7020"/>
    <w:rsid w:val="00AF79FF"/>
    <w:rsid w:val="00B00714"/>
    <w:rsid w:val="00B17D7A"/>
    <w:rsid w:val="00B21040"/>
    <w:rsid w:val="00B25A5F"/>
    <w:rsid w:val="00B314E6"/>
    <w:rsid w:val="00B32BC6"/>
    <w:rsid w:val="00B35BE1"/>
    <w:rsid w:val="00B40B44"/>
    <w:rsid w:val="00B415B7"/>
    <w:rsid w:val="00B44D2D"/>
    <w:rsid w:val="00B4591F"/>
    <w:rsid w:val="00B53DD4"/>
    <w:rsid w:val="00B6125E"/>
    <w:rsid w:val="00B62394"/>
    <w:rsid w:val="00B644A2"/>
    <w:rsid w:val="00B654F5"/>
    <w:rsid w:val="00B66746"/>
    <w:rsid w:val="00B700B2"/>
    <w:rsid w:val="00B709DD"/>
    <w:rsid w:val="00B84ABF"/>
    <w:rsid w:val="00B9697B"/>
    <w:rsid w:val="00BB1D2B"/>
    <w:rsid w:val="00BB6C7A"/>
    <w:rsid w:val="00BB7EA8"/>
    <w:rsid w:val="00BC2C35"/>
    <w:rsid w:val="00BC6855"/>
    <w:rsid w:val="00BC7B27"/>
    <w:rsid w:val="00BD6036"/>
    <w:rsid w:val="00BD64DB"/>
    <w:rsid w:val="00BD78A6"/>
    <w:rsid w:val="00C1774B"/>
    <w:rsid w:val="00C20832"/>
    <w:rsid w:val="00C21870"/>
    <w:rsid w:val="00C32710"/>
    <w:rsid w:val="00C330D4"/>
    <w:rsid w:val="00C35904"/>
    <w:rsid w:val="00C43131"/>
    <w:rsid w:val="00C45B8E"/>
    <w:rsid w:val="00C46C04"/>
    <w:rsid w:val="00C51B48"/>
    <w:rsid w:val="00C53885"/>
    <w:rsid w:val="00C63212"/>
    <w:rsid w:val="00C660DC"/>
    <w:rsid w:val="00C7126B"/>
    <w:rsid w:val="00C81C69"/>
    <w:rsid w:val="00C846FB"/>
    <w:rsid w:val="00C84A2A"/>
    <w:rsid w:val="00C92492"/>
    <w:rsid w:val="00C936E3"/>
    <w:rsid w:val="00CA1239"/>
    <w:rsid w:val="00CA7E52"/>
    <w:rsid w:val="00CB4079"/>
    <w:rsid w:val="00CC4AAC"/>
    <w:rsid w:val="00CC7D4D"/>
    <w:rsid w:val="00CD0ADE"/>
    <w:rsid w:val="00CD2F01"/>
    <w:rsid w:val="00CD4919"/>
    <w:rsid w:val="00CE311B"/>
    <w:rsid w:val="00CE6503"/>
    <w:rsid w:val="00D06D80"/>
    <w:rsid w:val="00D13C75"/>
    <w:rsid w:val="00D16495"/>
    <w:rsid w:val="00D166C4"/>
    <w:rsid w:val="00D52819"/>
    <w:rsid w:val="00D701D4"/>
    <w:rsid w:val="00D751B0"/>
    <w:rsid w:val="00D75234"/>
    <w:rsid w:val="00D76AE5"/>
    <w:rsid w:val="00D84FC3"/>
    <w:rsid w:val="00D85225"/>
    <w:rsid w:val="00D86491"/>
    <w:rsid w:val="00D8676C"/>
    <w:rsid w:val="00D90DD5"/>
    <w:rsid w:val="00D912DC"/>
    <w:rsid w:val="00D93E54"/>
    <w:rsid w:val="00DA455B"/>
    <w:rsid w:val="00DA51E4"/>
    <w:rsid w:val="00DA61F9"/>
    <w:rsid w:val="00DB186A"/>
    <w:rsid w:val="00DB53CA"/>
    <w:rsid w:val="00DB720D"/>
    <w:rsid w:val="00DD171B"/>
    <w:rsid w:val="00DD4DC8"/>
    <w:rsid w:val="00DE1B8F"/>
    <w:rsid w:val="00DE5DF0"/>
    <w:rsid w:val="00DF3A0D"/>
    <w:rsid w:val="00DF43D6"/>
    <w:rsid w:val="00DF5FD9"/>
    <w:rsid w:val="00DF7A14"/>
    <w:rsid w:val="00E00D17"/>
    <w:rsid w:val="00E054AC"/>
    <w:rsid w:val="00E128DE"/>
    <w:rsid w:val="00E24B93"/>
    <w:rsid w:val="00E251D7"/>
    <w:rsid w:val="00E30972"/>
    <w:rsid w:val="00E31F22"/>
    <w:rsid w:val="00E41A40"/>
    <w:rsid w:val="00E51EB6"/>
    <w:rsid w:val="00E535B6"/>
    <w:rsid w:val="00E5418C"/>
    <w:rsid w:val="00E64741"/>
    <w:rsid w:val="00E6642C"/>
    <w:rsid w:val="00E72190"/>
    <w:rsid w:val="00E723C9"/>
    <w:rsid w:val="00E74F62"/>
    <w:rsid w:val="00E75122"/>
    <w:rsid w:val="00E803F5"/>
    <w:rsid w:val="00E81C00"/>
    <w:rsid w:val="00E872F3"/>
    <w:rsid w:val="00E9353B"/>
    <w:rsid w:val="00E9418F"/>
    <w:rsid w:val="00EB2223"/>
    <w:rsid w:val="00EB2930"/>
    <w:rsid w:val="00EB470B"/>
    <w:rsid w:val="00EC2068"/>
    <w:rsid w:val="00ED40D9"/>
    <w:rsid w:val="00ED7E15"/>
    <w:rsid w:val="00EE1772"/>
    <w:rsid w:val="00EE1E65"/>
    <w:rsid w:val="00EE7341"/>
    <w:rsid w:val="00EF08D0"/>
    <w:rsid w:val="00EF34F4"/>
    <w:rsid w:val="00EF5A1B"/>
    <w:rsid w:val="00EF67EC"/>
    <w:rsid w:val="00EF7EA6"/>
    <w:rsid w:val="00F024A1"/>
    <w:rsid w:val="00F04C1F"/>
    <w:rsid w:val="00F06919"/>
    <w:rsid w:val="00F06D48"/>
    <w:rsid w:val="00F123B2"/>
    <w:rsid w:val="00F160D0"/>
    <w:rsid w:val="00F17AE1"/>
    <w:rsid w:val="00F24CD6"/>
    <w:rsid w:val="00F3571D"/>
    <w:rsid w:val="00F374D6"/>
    <w:rsid w:val="00F3767E"/>
    <w:rsid w:val="00F4561D"/>
    <w:rsid w:val="00F47CB3"/>
    <w:rsid w:val="00F52167"/>
    <w:rsid w:val="00F54C9F"/>
    <w:rsid w:val="00F60E39"/>
    <w:rsid w:val="00F64316"/>
    <w:rsid w:val="00F72257"/>
    <w:rsid w:val="00F72CB3"/>
    <w:rsid w:val="00F80B30"/>
    <w:rsid w:val="00F83641"/>
    <w:rsid w:val="00F87919"/>
    <w:rsid w:val="00F87F26"/>
    <w:rsid w:val="00F94584"/>
    <w:rsid w:val="00F97EF6"/>
    <w:rsid w:val="00FA1BDA"/>
    <w:rsid w:val="00FA1EA8"/>
    <w:rsid w:val="00FB11BF"/>
    <w:rsid w:val="00FB5AD2"/>
    <w:rsid w:val="00FB7139"/>
    <w:rsid w:val="00FC5048"/>
    <w:rsid w:val="00FC79C9"/>
    <w:rsid w:val="00FC7E77"/>
    <w:rsid w:val="00FD3D77"/>
    <w:rsid w:val="00FD7458"/>
    <w:rsid w:val="00FE37D6"/>
    <w:rsid w:val="00FF5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7"/>
    <o:shapelayout v:ext="edit">
      <o:idmap v:ext="edit" data="2"/>
    </o:shapelayout>
  </w:shapeDefaults>
  <w:decimalSymbol w:val="."/>
  <w:listSeparator w:val=","/>
  <w14:docId w14:val="2D5737B7"/>
  <w14:defaultImageDpi w14:val="300"/>
  <w15:docId w15:val="{D5C15E0E-7769-4C4E-87A6-2F7C53393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5B66C9"/>
    <w:rPr>
      <w:rFonts w:ascii="Plus Jakarta Sans Light" w:hAnsi="Plus Jakarta Sans Light"/>
      <w:noProof/>
      <w:color w:val="0D004D" w:themeColor="text2"/>
      <w:sz w:val="24"/>
      <w:szCs w:val="24"/>
      <w:lang w:val="en-US"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1B24AC"/>
    <w:pPr>
      <w:keepNext/>
      <w:keepLines/>
      <w:spacing w:after="600" w:line="264" w:lineRule="auto"/>
      <w:outlineLvl w:val="0"/>
    </w:pPr>
    <w:rPr>
      <w:rFonts w:ascii="Plus Jakarta Sans" w:hAnsi="Plus Jakarta Sans"/>
      <w:b/>
      <w:bCs/>
      <w:sz w:val="5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C7B27"/>
    <w:pPr>
      <w:keepNext/>
      <w:keepLines/>
      <w:spacing w:before="240" w:after="240" w:line="312" w:lineRule="auto"/>
      <w:outlineLvl w:val="1"/>
    </w:pPr>
    <w:rPr>
      <w:rFonts w:ascii="Plus Jakarta Sans" w:hAnsi="Plus Jakarta Sans"/>
      <w:b/>
      <w:bCs/>
      <w:sz w:val="36"/>
      <w:szCs w:val="26"/>
      <w:lang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600C0"/>
    <w:pPr>
      <w:keepNext/>
      <w:keepLines/>
      <w:spacing w:before="240" w:after="240" w:line="312" w:lineRule="auto"/>
      <w:outlineLvl w:val="2"/>
    </w:pPr>
    <w:rPr>
      <w:rFonts w:ascii="Plus Jakarta Sans" w:hAnsi="Plus Jakarta Sans"/>
      <w:b/>
      <w:bCs/>
      <w:color w:val="512EAB"/>
      <w:sz w:val="28"/>
      <w:lang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5C06F0"/>
    <w:pPr>
      <w:keepNext/>
      <w:keepLines/>
      <w:spacing w:before="120" w:after="360" w:line="312" w:lineRule="auto"/>
      <w:outlineLvl w:val="3"/>
    </w:pPr>
    <w:rPr>
      <w:rFonts w:ascii="Plus Jakarta Sans SemiBold" w:hAnsi="Plus Jakarta Sans SemiBold"/>
      <w:b/>
      <w:bCs/>
      <w:iCs/>
      <w:color w:val="000000"/>
      <w:sz w:val="28"/>
      <w:lang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5C06F0"/>
    <w:pPr>
      <w:keepNext/>
      <w:keepLines/>
      <w:spacing w:before="120" w:after="360" w:line="312" w:lineRule="auto"/>
      <w:outlineLvl w:val="4"/>
    </w:pPr>
    <w:rPr>
      <w:rFonts w:ascii="Plus Jakarta Sans SemiBold" w:hAnsi="Plus Jakarta Sans SemiBold"/>
      <w:b/>
      <w:color w:val="000000"/>
      <w:sz w:val="28"/>
      <w:lang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5C06F0"/>
    <w:pPr>
      <w:keepNext/>
      <w:keepLines/>
      <w:spacing w:before="120" w:after="360" w:line="312" w:lineRule="auto"/>
      <w:outlineLvl w:val="5"/>
    </w:pPr>
    <w:rPr>
      <w:rFonts w:ascii="Plus Jakarta Sans SemiBold" w:hAnsi="Plus Jakarta Sans SemiBold"/>
      <w:b/>
      <w:iCs/>
      <w:color w:val="000000"/>
      <w:sz w:val="28"/>
      <w:lang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95591A"/>
    <w:pPr>
      <w:keepNext/>
      <w:keepLines/>
      <w:spacing w:before="120" w:after="360"/>
      <w:outlineLvl w:val="6"/>
    </w:pPr>
    <w:rPr>
      <w:rFonts w:ascii="Plus Jakarta Sans SemiBold" w:hAnsi="Plus Jakarta Sans SemiBold"/>
      <w:b/>
      <w:caps/>
      <w:color w:val="000000" w:themeColor="text1"/>
      <w:lang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B24AC"/>
    <w:rPr>
      <w:rFonts w:ascii="Plus Jakarta Sans" w:hAnsi="Plus Jakarta Sans"/>
      <w:b/>
      <w:bCs/>
      <w:color w:val="0D004D" w:themeColor="text2"/>
      <w:sz w:val="52"/>
      <w:szCs w:val="32"/>
      <w:lang w:val="en-US" w:eastAsia="en-US"/>
    </w:rPr>
  </w:style>
  <w:style w:type="character" w:customStyle="1" w:styleId="Heading2Char">
    <w:name w:val="Heading 2 Char"/>
    <w:link w:val="Heading2"/>
    <w:uiPriority w:val="9"/>
    <w:rsid w:val="00BC7B27"/>
    <w:rPr>
      <w:rFonts w:ascii="Plus Jakarta Sans" w:hAnsi="Plus Jakarta Sans"/>
      <w:b/>
      <w:bCs/>
      <w:noProof/>
      <w:color w:val="0D004D" w:themeColor="text2"/>
      <w:sz w:val="36"/>
      <w:szCs w:val="26"/>
      <w:lang w:val="en-US" w:eastAsia="en-US"/>
    </w:rPr>
  </w:style>
  <w:style w:type="character" w:customStyle="1" w:styleId="Heading3Char">
    <w:name w:val="Heading 3 Char"/>
    <w:link w:val="Heading3"/>
    <w:uiPriority w:val="9"/>
    <w:rsid w:val="008600C0"/>
    <w:rPr>
      <w:rFonts w:ascii="Plus Jakarta Sans" w:hAnsi="Plus Jakarta Sans"/>
      <w:b/>
      <w:bCs/>
      <w:noProof/>
      <w:color w:val="512EAB"/>
      <w:sz w:val="28"/>
      <w:szCs w:val="24"/>
      <w:lang w:val="en-US" w:eastAsia="en-US"/>
    </w:rPr>
  </w:style>
  <w:style w:type="character" w:customStyle="1" w:styleId="Heading4Char">
    <w:name w:val="Heading 4 Char"/>
    <w:link w:val="Heading4"/>
    <w:uiPriority w:val="9"/>
    <w:rsid w:val="005C06F0"/>
    <w:rPr>
      <w:rFonts w:ascii="Plus Jakarta Sans SemiBold" w:hAnsi="Plus Jakarta Sans SemiBold"/>
      <w:b/>
      <w:bCs/>
      <w:iCs/>
      <w:color w:val="000000"/>
      <w:sz w:val="28"/>
      <w:szCs w:val="24"/>
      <w:lang w:val="en-US" w:eastAsia="en-US"/>
    </w:rPr>
  </w:style>
  <w:style w:type="character" w:customStyle="1" w:styleId="Heading5Char">
    <w:name w:val="Heading 5 Char"/>
    <w:link w:val="Heading5"/>
    <w:uiPriority w:val="9"/>
    <w:rsid w:val="005C06F0"/>
    <w:rPr>
      <w:rFonts w:ascii="Plus Jakarta Sans SemiBold" w:hAnsi="Plus Jakarta Sans SemiBold"/>
      <w:b/>
      <w:color w:val="000000"/>
      <w:sz w:val="28"/>
      <w:szCs w:val="24"/>
      <w:lang w:val="en-US" w:eastAsia="en-US"/>
    </w:rPr>
  </w:style>
  <w:style w:type="character" w:customStyle="1" w:styleId="Heading6Char">
    <w:name w:val="Heading 6 Char"/>
    <w:link w:val="Heading6"/>
    <w:uiPriority w:val="9"/>
    <w:rsid w:val="005C06F0"/>
    <w:rPr>
      <w:rFonts w:ascii="Plus Jakarta Sans SemiBold" w:hAnsi="Plus Jakarta Sans SemiBold"/>
      <w:b/>
      <w:iCs/>
      <w:color w:val="000000"/>
      <w:sz w:val="28"/>
      <w:szCs w:val="24"/>
      <w:lang w:val="en-US" w:eastAsia="en-US"/>
    </w:rPr>
  </w:style>
  <w:style w:type="character" w:customStyle="1" w:styleId="Heading7Char">
    <w:name w:val="Heading 7 Char"/>
    <w:link w:val="Heading7"/>
    <w:uiPriority w:val="9"/>
    <w:rsid w:val="0095591A"/>
    <w:rPr>
      <w:rFonts w:ascii="Plus Jakarta Sans SemiBold" w:hAnsi="Plus Jakarta Sans SemiBold"/>
      <w:b/>
      <w:caps/>
      <w:color w:val="000000" w:themeColor="text1"/>
      <w:sz w:val="24"/>
      <w:szCs w:val="24"/>
      <w:lang w:val="en-US" w:eastAsia="en-US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175B3F"/>
    <w:pPr>
      <w:spacing w:after="240" w:line="276" w:lineRule="auto"/>
    </w:pPr>
    <w:rPr>
      <w:rFonts w:ascii="Plus Jakarta Sans" w:hAnsi="Plus Jakarta Sans" w:cs="Open Sans Light"/>
      <w:noProof/>
      <w:color w:val="000000" w:themeColor="text1"/>
      <w:lang w:val="en-US"/>
    </w:rPr>
  </w:style>
  <w:style w:type="character" w:customStyle="1" w:styleId="BodyTextChar">
    <w:name w:val="Body Text Char"/>
    <w:link w:val="BodyText"/>
    <w:uiPriority w:val="99"/>
    <w:rsid w:val="00175B3F"/>
    <w:rPr>
      <w:rFonts w:ascii="Plus Jakarta Sans" w:hAnsi="Plus Jakarta Sans" w:cs="Open Sans Light"/>
      <w:noProof/>
      <w:color w:val="000000" w:themeColor="text1"/>
      <w:sz w:val="24"/>
      <w:szCs w:val="24"/>
      <w:lang w:val="en-US" w:eastAsia="en-GB"/>
    </w:rPr>
  </w:style>
  <w:style w:type="paragraph" w:styleId="ListBullet">
    <w:name w:val="List Bullet"/>
    <w:basedOn w:val="Normal"/>
    <w:uiPriority w:val="99"/>
    <w:unhideWhenUsed/>
    <w:qFormat/>
    <w:rsid w:val="00CD2F01"/>
    <w:pPr>
      <w:numPr>
        <w:numId w:val="1"/>
      </w:numPr>
      <w:spacing w:before="120" w:after="120" w:line="312" w:lineRule="auto"/>
      <w:ind w:left="357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character" w:styleId="Hyperlink">
    <w:name w:val="Hyperlink"/>
    <w:uiPriority w:val="99"/>
    <w:unhideWhenUsed/>
    <w:rsid w:val="00D16495"/>
    <w:rPr>
      <w:rFonts w:asciiTheme="minorHAnsi" w:hAnsiTheme="minorHAnsi"/>
      <w:b w:val="0"/>
      <w:i w:val="0"/>
      <w:color w:val="512EAB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E788B"/>
    <w:pPr>
      <w:spacing w:line="360" w:lineRule="atLeast"/>
    </w:pPr>
    <w:rPr>
      <w:rFonts w:asciiTheme="minorHAnsi" w:hAnsiTheme="minorHAnsi"/>
      <w:color w:val="000000"/>
      <w:szCs w:val="22"/>
      <w:lang w:eastAsia="en-US"/>
    </w:rPr>
  </w:style>
  <w:style w:type="character" w:styleId="SubtleEmphasis">
    <w:name w:val="Subtle Emphasis"/>
    <w:aliases w:val="Special Cases"/>
    <w:uiPriority w:val="19"/>
    <w:rsid w:val="00D16495"/>
    <w:rPr>
      <w:rFonts w:asciiTheme="minorHAnsi" w:hAnsiTheme="minorHAnsi"/>
      <w:b w:val="0"/>
      <w:i/>
      <w:iCs/>
      <w:color w:val="000000" w:themeColor="text1"/>
      <w:sz w:val="24"/>
    </w:rPr>
  </w:style>
  <w:style w:type="character" w:styleId="Emphasis">
    <w:name w:val="Emphasis"/>
    <w:uiPriority w:val="20"/>
    <w:rsid w:val="00D16495"/>
    <w:rPr>
      <w:rFonts w:asciiTheme="minorHAnsi" w:hAnsiTheme="minorHAnsi"/>
      <w:b w:val="0"/>
      <w:i/>
      <w:iCs/>
      <w:color w:val="000000" w:themeColor="text1"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2A7971"/>
    <w:pPr>
      <w:ind w:left="7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2A7971"/>
    <w:pPr>
      <w:ind w:left="96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2A7971"/>
    <w:pPr>
      <w:ind w:left="120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2A7971"/>
    <w:pPr>
      <w:ind w:left="1440"/>
    </w:pPr>
    <w:rPr>
      <w:rFonts w:ascii="Plus Jakarta Sans" w:hAnsi="Plus Jakarta Sans"/>
      <w:color w:val="000000"/>
      <w:sz w:val="20"/>
      <w:szCs w:val="20"/>
      <w:lang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2A7971"/>
    <w:pPr>
      <w:ind w:left="168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2A7971"/>
    <w:pPr>
      <w:ind w:left="19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7D0494"/>
    <w:pPr>
      <w:tabs>
        <w:tab w:val="center" w:pos="4680"/>
        <w:tab w:val="right" w:pos="9360"/>
      </w:tabs>
      <w:spacing w:line="312" w:lineRule="auto"/>
    </w:pPr>
    <w:rPr>
      <w:color w:val="000000" w:themeColor="text1"/>
      <w:sz w:val="20"/>
      <w:lang w:eastAsia="en-US"/>
    </w:rPr>
  </w:style>
  <w:style w:type="character" w:customStyle="1" w:styleId="HeaderChar">
    <w:name w:val="Header Char"/>
    <w:link w:val="Head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7D0494"/>
    <w:pPr>
      <w:tabs>
        <w:tab w:val="center" w:pos="4680"/>
        <w:tab w:val="right" w:pos="9360"/>
      </w:tabs>
      <w:spacing w:before="240" w:line="312" w:lineRule="auto"/>
    </w:pPr>
    <w:rPr>
      <w:color w:val="000000" w:themeColor="text1"/>
      <w:sz w:val="20"/>
      <w:lang w:eastAsia="en-US"/>
    </w:rPr>
  </w:style>
  <w:style w:type="character" w:customStyle="1" w:styleId="FooterChar">
    <w:name w:val="Footer Char"/>
    <w:link w:val="Foot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Heading1"/>
    <w:next w:val="Normal"/>
    <w:autoRedefine/>
    <w:uiPriority w:val="39"/>
    <w:unhideWhenUsed/>
    <w:rsid w:val="00596AC4"/>
    <w:pPr>
      <w:pBdr>
        <w:bottom w:val="single" w:sz="18" w:space="1" w:color="512EAB"/>
      </w:pBdr>
      <w:tabs>
        <w:tab w:val="right" w:pos="10302"/>
      </w:tabs>
      <w:spacing w:before="360" w:after="360"/>
    </w:pPr>
    <w:rPr>
      <w:rFonts w:asciiTheme="majorHAnsi" w:hAnsiTheme="majorHAnsi"/>
      <w:sz w:val="32"/>
    </w:rPr>
  </w:style>
  <w:style w:type="paragraph" w:styleId="TOC2">
    <w:name w:val="toc 2"/>
    <w:basedOn w:val="Normal"/>
    <w:next w:val="Normal"/>
    <w:autoRedefine/>
    <w:uiPriority w:val="39"/>
    <w:unhideWhenUsed/>
    <w:rsid w:val="007E788B"/>
    <w:pPr>
      <w:tabs>
        <w:tab w:val="right" w:pos="10302"/>
      </w:tabs>
      <w:spacing w:before="360"/>
    </w:pPr>
    <w:rPr>
      <w:rFonts w:asciiTheme="majorHAnsi" w:hAnsiTheme="majorHAnsi"/>
      <w:b/>
      <w:color w:val="000000"/>
      <w:szCs w:val="22"/>
      <w:lang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CD2F01"/>
    <w:pPr>
      <w:numPr>
        <w:numId w:val="6"/>
      </w:numPr>
      <w:spacing w:after="240" w:line="312" w:lineRule="auto"/>
      <w:ind w:left="924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5"/>
      </w:numPr>
      <w:spacing w:after="240"/>
      <w:ind w:left="357" w:hanging="357"/>
      <w:contextualSpacing/>
    </w:pPr>
    <w:rPr>
      <w:lang w:eastAsia="en-US"/>
    </w:rPr>
  </w:style>
  <w:style w:type="paragraph" w:styleId="ListNumber2">
    <w:name w:val="List Number 2"/>
    <w:basedOn w:val="Normal"/>
    <w:uiPriority w:val="99"/>
    <w:unhideWhenUsed/>
    <w:rsid w:val="00CD2F01"/>
    <w:pPr>
      <w:numPr>
        <w:numId w:val="19"/>
      </w:numPr>
      <w:spacing w:after="120" w:line="312" w:lineRule="auto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4"/>
      </w:numPr>
      <w:contextualSpacing/>
    </w:pPr>
    <w:rPr>
      <w:lang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7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2A7971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rsid w:val="00CD2F01"/>
    <w:pPr>
      <w:spacing w:line="312" w:lineRule="auto"/>
      <w:ind w:left="720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mailSignature">
    <w:name w:val="E-mail Signature"/>
    <w:basedOn w:val="Normal"/>
    <w:link w:val="EmailSignatur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mailSignatureChar">
    <w:name w:val="Email Signature Char"/>
    <w:link w:val="E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5"/>
      </w:numPr>
      <w:contextualSpacing/>
    </w:pPr>
    <w:rPr>
      <w:lang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4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13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11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ED7E15"/>
    <w:rPr>
      <w:rFonts w:ascii="Plus Jakarta Sans Light" w:hAnsi="Plus Jakarta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10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10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10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10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10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10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10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10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10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14191D"/>
    <w:rPr>
      <w:color w:val="B79BFE" w:themeColor="accent1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ED7E15"/>
    <w:rPr>
      <w:rFonts w:ascii="Plus Jakarta Sans Light" w:hAnsi="Plus Jakarta Sans Light"/>
      <w:sz w:val="24"/>
      <w:szCs w:val="24"/>
      <w:lang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paragraph" w:customStyle="1" w:styleId="Default">
    <w:name w:val="Default"/>
    <w:rsid w:val="00ED7E15"/>
    <w:pPr>
      <w:autoSpaceDE w:val="0"/>
      <w:autoSpaceDN w:val="0"/>
      <w:adjustRightInd w:val="0"/>
    </w:pPr>
    <w:rPr>
      <w:rFonts w:ascii="Plus Jakarta Sans" w:hAnsi="Plus Jakarta Sans" w:cs="Open Sans Light"/>
      <w:color w:val="000000"/>
      <w:sz w:val="24"/>
      <w:szCs w:val="24"/>
    </w:rPr>
  </w:style>
  <w:style w:type="paragraph" w:customStyle="1" w:styleId="Quotebox">
    <w:name w:val="Quote box"/>
    <w:basedOn w:val="Heading2"/>
    <w:rsid w:val="00F4561D"/>
    <w:pPr>
      <w:spacing w:before="0" w:line="276" w:lineRule="auto"/>
    </w:pPr>
    <w:rPr>
      <w:b w:val="0"/>
      <w:bCs w:val="0"/>
      <w:color w:val="0D004D"/>
    </w:rPr>
  </w:style>
  <w:style w:type="paragraph" w:customStyle="1" w:styleId="TableHeading">
    <w:name w:val="Table Heading"/>
    <w:basedOn w:val="BodyText"/>
    <w:rsid w:val="00BC7B27"/>
    <w:pPr>
      <w:spacing w:after="0"/>
    </w:pPr>
    <w:rPr>
      <w:b/>
      <w:bCs/>
      <w:color w:val="0D004D"/>
      <w:szCs w:val="32"/>
    </w:rPr>
  </w:style>
  <w:style w:type="paragraph" w:customStyle="1" w:styleId="TableText">
    <w:name w:val="Table Text"/>
    <w:basedOn w:val="BodyText"/>
    <w:rsid w:val="009305A0"/>
    <w:pPr>
      <w:spacing w:after="0"/>
    </w:pPr>
  </w:style>
  <w:style w:type="table" w:customStyle="1" w:styleId="TableGrid1">
    <w:name w:val="Table Grid1"/>
    <w:basedOn w:val="TableNormal"/>
    <w:next w:val="TableGrid"/>
    <w:uiPriority w:val="39"/>
    <w:rsid w:val="005574E8"/>
    <w:rPr>
      <w:rFonts w:ascii="Calibri" w:eastAsia="Calibri" w:hAnsi="Calibr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5574E8"/>
    <w:rPr>
      <w:rFonts w:ascii="Times New Roman" w:eastAsia="Calibri" w:hAnsi="Times New Roman"/>
      <w:sz w:val="24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97671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24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0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8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4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21" Type="http://schemas.openxmlformats.org/officeDocument/2006/relationships/image" Target="media/image7.wmf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63" Type="http://schemas.openxmlformats.org/officeDocument/2006/relationships/image" Target="media/image46.png"/><Relationship Id="rId68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9" Type="http://schemas.openxmlformats.org/officeDocument/2006/relationships/image" Target="media/image12.png"/><Relationship Id="rId11" Type="http://schemas.openxmlformats.org/officeDocument/2006/relationships/image" Target="media/image1.png"/><Relationship Id="rId24" Type="http://schemas.openxmlformats.org/officeDocument/2006/relationships/oleObject" Target="embeddings/oleObject6.bin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66" Type="http://schemas.openxmlformats.org/officeDocument/2006/relationships/header" Target="header1.xml"/><Relationship Id="rId5" Type="http://schemas.openxmlformats.org/officeDocument/2006/relationships/numbering" Target="numbering.xml"/><Relationship Id="rId61" Type="http://schemas.openxmlformats.org/officeDocument/2006/relationships/image" Target="media/image44.png"/><Relationship Id="rId19" Type="http://schemas.openxmlformats.org/officeDocument/2006/relationships/image" Target="media/image6.wmf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64" Type="http://schemas.openxmlformats.org/officeDocument/2006/relationships/image" Target="media/image47.png"/><Relationship Id="rId69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footer" Target="footer2.xml"/><Relationship Id="rId20" Type="http://schemas.openxmlformats.org/officeDocument/2006/relationships/oleObject" Target="embeddings/oleObject4.bin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" Type="http://schemas.openxmlformats.org/officeDocument/2006/relationships/endnotes" Target="end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wmf"/><Relationship Id="rId18" Type="http://schemas.openxmlformats.org/officeDocument/2006/relationships/oleObject" Target="embeddings/oleObject3.bin"/><Relationship Id="rId39" Type="http://schemas.openxmlformats.org/officeDocument/2006/relationships/image" Target="media/image22.png"/><Relationship Id="rId34" Type="http://schemas.openxmlformats.org/officeDocument/2006/relationships/image" Target="media/image17.png"/><Relationship Id="rId50" Type="http://schemas.openxmlformats.org/officeDocument/2006/relationships/image" Target="media/image33.png"/><Relationship Id="rId55" Type="http://schemas.openxmlformats.org/officeDocument/2006/relationships/image" Target="media/image3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Pearson-A4-Portrait.dotx" TargetMode="External"/></Relationships>
</file>

<file path=word/theme/theme1.xml><?xml version="1.0" encoding="utf-8"?>
<a:theme xmlns:a="http://schemas.openxmlformats.org/drawingml/2006/main" name="Pearson_Color_Themes">
  <a:themeElements>
    <a:clrScheme name="Pearson Theme">
      <a:dk1>
        <a:srgbClr val="000000"/>
      </a:dk1>
      <a:lt1>
        <a:srgbClr val="FFFFFF"/>
      </a:lt1>
      <a:dk2>
        <a:srgbClr val="0D004D"/>
      </a:dk2>
      <a:lt2>
        <a:srgbClr val="FFFFFF"/>
      </a:lt2>
      <a:accent1>
        <a:srgbClr val="B79BFE"/>
      </a:accent1>
      <a:accent2>
        <a:srgbClr val="7950E2"/>
      </a:accent2>
      <a:accent3>
        <a:srgbClr val="56E2E1"/>
      </a:accent3>
      <a:accent4>
        <a:srgbClr val="EC8DE2"/>
      </a:accent4>
      <a:accent5>
        <a:srgbClr val="FFCE00"/>
      </a:accent5>
      <a:accent6>
        <a:srgbClr val="B820A9"/>
      </a:accent6>
      <a:hlink>
        <a:srgbClr val="B79BFE"/>
      </a:hlink>
      <a:folHlink>
        <a:srgbClr val="B79BFE"/>
      </a:folHlink>
    </a:clrScheme>
    <a:fontScheme name="Plus Jakarta Sans SemiBold-Plus Jakarta Sans">
      <a:majorFont>
        <a:latin typeface="Plus Jakarta Sans SemiBold" panose="020B0609020204030204"/>
        <a:ea typeface=""/>
        <a:cs typeface=""/>
        <a:font script="Jpan" typeface="HG丸ｺﾞｼｯｸM-PRO"/>
        <a:font script="Hang" typeface="HY중고딕"/>
        <a:font script="Hans" typeface="华文楷体"/>
        <a:font script="Hant" typeface="新細明體"/>
        <a:font script="Arab" typeface="Tahoma"/>
        <a:font script="Hebr" typeface="Levenim MT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lus Jakarta Sans" panose="020B060403050404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Plus Jakarta Sans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rtlCol="0" anchor="ctr"/>
      <a:lstStyle>
        <a:defPPr algn="ctr">
          <a:defRPr/>
        </a:defPPr>
      </a:lstStyle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9525">
          <a:solidFill>
            <a:schemeClr val="tx2"/>
          </a:solidFill>
        </a:ln>
      </a:spPr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none" lIns="0" tIns="0" rIns="0" bIns="0" rtlCol="0">
        <a:spAutoFit/>
      </a:bodyPr>
      <a:lstStyle>
        <a:defPPr algn="l">
          <a:defRPr sz="1100" dirty="0" smtClean="0">
            <a:solidFill>
              <a:schemeClr val="tx2"/>
            </a:solidFill>
          </a:defRPr>
        </a:defPPr>
      </a:lstStyle>
    </a:txDef>
  </a:objectDefaults>
  <a:extraClrSchemeLst/>
  <a:custClrLst>
    <a:custClr name="Pearson Purple">
      <a:srgbClr val="0D004D"/>
    </a:custClr>
    <a:custClr name="Amethyst">
      <a:srgbClr val="512EAB"/>
    </a:custClr>
    <a:custClr name="Light Purple">
      <a:srgbClr val="C1BFFF"/>
    </a:custClr>
    <a:custClr name="Fuchsia">
      <a:srgbClr val="DF41CF"/>
    </a:custClr>
    <a:custClr name="Amber">
      <a:srgbClr val="FFCE00"/>
    </a:custClr>
    <a:custClr name="Turquoise">
      <a:srgbClr val="56E2E1"/>
    </a:custClr>
    <a:custClr name="Blank">
      <a:srgbClr val="FFFFFF"/>
    </a:custClr>
    <a:custClr name="Blank">
      <a:srgbClr val="FFFFFF"/>
    </a:custClr>
    <a:custClr name="Blank">
      <a:srgbClr val="FFFFFF"/>
    </a:custClr>
    <a:custClr name="Positive">
      <a:srgbClr val="00C800"/>
    </a:custClr>
    <a:custClr name="Blank">
      <a:srgbClr val="FFFFFF"/>
    </a:custClr>
    <a:custClr name="Blank">
      <a:srgbClr val="FFFFFF"/>
    </a:custClr>
    <a:custClr name="Mist Purple">
      <a:srgbClr val="EDECF6"/>
    </a:custClr>
    <a:custClr name="Fuschia Tint">
      <a:srgbClr val="EFA0E7"/>
    </a:custClr>
    <a:custClr name="Amber Tint">
      <a:srgbClr val="FFE67F"/>
    </a:custClr>
    <a:custClr name="Turquoise Tint">
      <a:srgbClr val="B3F2F1"/>
    </a:custClr>
    <a:custClr name="Blank">
      <a:srgbClr val="FFFFFF"/>
    </a:custClr>
    <a:custClr name="Blank">
      <a:srgbClr val="FFFFFF"/>
    </a:custClr>
    <a:custClr name="Blank">
      <a:srgbClr val="FFFFFF"/>
    </a:custClr>
    <a:custClr name="Negative">
      <a:srgbClr val="FF0000"/>
    </a:custClr>
  </a:custClrLst>
  <a:extLst>
    <a:ext uri="{05A4C25C-085E-4340-85A3-A5531E510DB2}">
      <thm15:themeFamily xmlns:thm15="http://schemas.microsoft.com/office/thememl/2012/main" name="Pearson_Color_Themes" id="{0879D163-5945-B243-9DC3-8028904CD4D6}" vid="{7A8C53F1-01B4-554A-A51E-D5ADBD66A37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7f32d8e-c004-4b2a-8588-6055e191469e">
      <Terms xmlns="http://schemas.microsoft.com/office/infopath/2007/PartnerControls"/>
    </lcf76f155ced4ddcb4097134ff3c332f>
    <TaxCatchAll xmlns="84ffc5bf-a0ff-449e-baf2-5e09aebe7ba1" xsi:nil="true"/>
    <Preview xmlns="67f32d8e-c004-4b2a-8588-6055e191469e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F12155DC34684097DFFA9B1A005973" ma:contentTypeVersion="14" ma:contentTypeDescription="Create a new document." ma:contentTypeScope="" ma:versionID="baa7ceda96eefa7a5edd46deb02a8fd0">
  <xsd:schema xmlns:xsd="http://www.w3.org/2001/XMLSchema" xmlns:xs="http://www.w3.org/2001/XMLSchema" xmlns:p="http://schemas.microsoft.com/office/2006/metadata/properties" xmlns:ns2="67f32d8e-c004-4b2a-8588-6055e191469e" xmlns:ns3="84ffc5bf-a0ff-449e-baf2-5e09aebe7ba1" targetNamespace="http://schemas.microsoft.com/office/2006/metadata/properties" ma:root="true" ma:fieldsID="bcf612f2a52a0bb8ffae56a1c0e08fc5" ns2:_="" ns3:_="">
    <xsd:import namespace="67f32d8e-c004-4b2a-8588-6055e191469e"/>
    <xsd:import namespace="84ffc5bf-a0ff-449e-baf2-5e09aebe7b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Preview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f32d8e-c004-4b2a-8588-6055e19146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Preview" ma:index="21" nillable="true" ma:displayName="Preview" ma:format="Thumbnail" ma:internalName="Preview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ffc5bf-a0ff-449e-baf2-5e09aebe7ba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9193cb2-cb51-48b2-a90e-5130575901ff}" ma:internalName="TaxCatchAll" ma:showField="CatchAllData" ma:web="84ffc5bf-a0ff-449e-baf2-5e09aebe7ba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67f32d8e-c004-4b2a-8588-6055e191469e"/>
    <ds:schemaRef ds:uri="84ffc5bf-a0ff-449e-baf2-5e09aebe7ba1"/>
  </ds:schemaRefs>
</ds:datastoreItem>
</file>

<file path=customXml/itemProps3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50F55CC-DB0B-494C-8928-2CA51106BE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f32d8e-c004-4b2a-8588-6055e191469e"/>
    <ds:schemaRef ds:uri="84ffc5bf-a0ff-449e-baf2-5e09aebe7b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8cc434d7-97d0-47d3-b5c5-14fe0e33e34b}" enabled="0" method="" siteId="{8cc434d7-97d0-47d3-b5c5-14fe0e33e34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Pearson-A4-Portrait</Template>
  <TotalTime>5</TotalTime>
  <Pages>34</Pages>
  <Words>678</Words>
  <Characters>3871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4540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2021-02-05T14:09:00Z</cp:lastPrinted>
  <dcterms:created xsi:type="dcterms:W3CDTF">2025-09-15T16:27:00Z</dcterms:created>
  <dcterms:modified xsi:type="dcterms:W3CDTF">2025-09-15T16:27:00Z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0x01010097F12155DC34684097DFFA9B1A005973</vt:lpwstr>
  </property>
  <property fmtid="{D5CDD505-2E9C-101B-9397-08002B2CF9AE}" pid="3" name="MediaServiceImageTags">
    <vt:lpwstr/>
  </property>
</Properties>
</file>